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590A5" w14:textId="2E9EA9F9" w:rsidR="00487499" w:rsidRDefault="00EF094C" w:rsidP="00EF094C">
      <w:pPr>
        <w:pStyle w:val="Naslovobrazca"/>
      </w:pPr>
      <w:bookmarkStart w:id="0" w:name="_Toc532392573"/>
      <w:bookmarkStart w:id="1" w:name="_Toc532538613"/>
      <w:bookmarkStart w:id="2" w:name="_Toc221002306"/>
      <w:r w:rsidRPr="00EF094C">
        <w:t>PREDRAČUN</w:t>
      </w:r>
      <w:bookmarkEnd w:id="0"/>
      <w:bookmarkEnd w:id="1"/>
      <w:bookmarkEnd w:id="2"/>
    </w:p>
    <w:p w14:paraId="22FB9221" w14:textId="77777777" w:rsidR="007F0913" w:rsidRDefault="007F0913" w:rsidP="007F0913">
      <w:pPr>
        <w:pStyle w:val="Brezrazmikov"/>
      </w:pPr>
    </w:p>
    <w:tbl>
      <w:tblPr>
        <w:tblStyle w:val="Tabelasvetlamrea1poudarek4"/>
        <w:tblpPr w:leftFromText="141" w:rightFromText="141" w:vertAnchor="text" w:horzAnchor="margin" w:tblpY="3"/>
        <w:tblW w:w="5019" w:type="pct"/>
        <w:tblLook w:val="0400" w:firstRow="0" w:lastRow="0" w:firstColumn="0" w:lastColumn="0" w:noHBand="0" w:noVBand="1"/>
      </w:tblPr>
      <w:tblGrid>
        <w:gridCol w:w="2435"/>
        <w:gridCol w:w="2561"/>
        <w:gridCol w:w="679"/>
        <w:gridCol w:w="1977"/>
        <w:gridCol w:w="2456"/>
      </w:tblGrid>
      <w:tr w:rsidR="007F0913" w:rsidRPr="004822CF" w14:paraId="39ABFABA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489FDEFE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bookmarkStart w:id="3" w:name="_Hlk65763769"/>
            <w:r w:rsidRPr="004822CF">
              <w:rPr>
                <w:rFonts w:cstheme="minorHAnsi"/>
              </w:rPr>
              <w:t>Š</w:t>
            </w:r>
            <w:bookmarkEnd w:id="3"/>
            <w:r w:rsidRPr="004822CF">
              <w:rPr>
                <w:rFonts w:cstheme="minorHAnsi"/>
              </w:rPr>
              <w:t>tevilka ponudbe:</w:t>
            </w:r>
          </w:p>
        </w:tc>
        <w:sdt>
          <w:sdtPr>
            <w:rPr>
              <w:rFonts w:cstheme="minorHAnsi"/>
            </w:rPr>
            <w:id w:val="2032836973"/>
            <w:placeholder>
              <w:docPart w:val="5ABBF2BCFE464F0C99BE9065E01904CC"/>
            </w:placeholder>
            <w:showingPlcHdr/>
            <w:text/>
          </w:sdtPr>
          <w:sdtContent>
            <w:tc>
              <w:tcPr>
                <w:tcW w:w="3796" w:type="pct"/>
                <w:gridSpan w:val="4"/>
                <w:vAlign w:val="center"/>
              </w:tcPr>
              <w:p w14:paraId="383A8FD0" w14:textId="77777777" w:rsidR="007F0913" w:rsidRPr="004822CF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4822CF">
                  <w:rPr>
                    <w:rFonts w:cstheme="minorHAnsi"/>
                    <w:color w:val="808080" w:themeColor="background1" w:themeShade="80"/>
                  </w:rPr>
                  <w:t xml:space="preserve">Vpišite </w:t>
                </w:r>
                <w:r>
                  <w:rPr>
                    <w:rFonts w:cstheme="minorHAnsi"/>
                    <w:color w:val="808080" w:themeColor="background1" w:themeShade="80"/>
                  </w:rPr>
                  <w:t>lastno številko ponudbe.</w:t>
                </w:r>
              </w:p>
            </w:tc>
          </w:sdtContent>
        </w:sdt>
      </w:tr>
      <w:tr w:rsidR="007F0913" w:rsidRPr="004822CF" w14:paraId="4D60AA76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15BE7515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Datum:</w:t>
            </w:r>
          </w:p>
        </w:tc>
        <w:tc>
          <w:tcPr>
            <w:tcW w:w="1267" w:type="pct"/>
            <w:vAlign w:val="center"/>
          </w:tcPr>
          <w:p w14:paraId="469E735B" w14:textId="77777777" w:rsidR="007F0913" w:rsidRPr="004822CF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4604669"/>
                <w:placeholder>
                  <w:docPart w:val="B7F25D0B82674DD3939B9A596045C925"/>
                </w:placeholder>
                <w:showingPlcHdr/>
                <w:date>
                  <w:dateFormat w:val="dd.MM.yyyy"/>
                  <w:lid w:val="sl-SI"/>
                  <w:storeMappedDataAs w:val="dateTime"/>
                  <w:calendar w:val="gregorian"/>
                </w:date>
              </w:sdtPr>
              <w:sdtContent>
                <w:r w:rsidR="007F0913" w:rsidRPr="004822CF">
                  <w:rPr>
                    <w:rFonts w:cstheme="minorHAnsi"/>
                    <w:color w:val="808080" w:themeColor="background1" w:themeShade="80"/>
                  </w:rPr>
                  <w:t>Izberite datum</w:t>
                </w:r>
                <w:r w:rsidR="007F0913">
                  <w:rPr>
                    <w:rFonts w:cstheme="minorHAnsi"/>
                    <w:color w:val="808080" w:themeColor="background1" w:themeShade="80"/>
                  </w:rPr>
                  <w:t>.</w:t>
                </w:r>
              </w:sdtContent>
            </w:sdt>
          </w:p>
        </w:tc>
        <w:tc>
          <w:tcPr>
            <w:tcW w:w="336" w:type="pct"/>
            <w:vAlign w:val="center"/>
          </w:tcPr>
          <w:p w14:paraId="47BC43E6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Kraj:</w:t>
            </w:r>
          </w:p>
        </w:tc>
        <w:tc>
          <w:tcPr>
            <w:tcW w:w="2193" w:type="pct"/>
            <w:gridSpan w:val="2"/>
            <w:vAlign w:val="center"/>
          </w:tcPr>
          <w:p w14:paraId="1C85A03B" w14:textId="77777777" w:rsidR="007F0913" w:rsidRPr="004822CF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62847807"/>
                <w:placeholder>
                  <w:docPart w:val="29745900F41B46EE8BD7D580EBB8E130"/>
                </w:placeholder>
                <w:showingPlcHdr/>
                <w:text/>
              </w:sdtPr>
              <w:sdtContent>
                <w:r w:rsidR="007F0913" w:rsidRPr="004822CF">
                  <w:rPr>
                    <w:rStyle w:val="Besedilooznabemesta"/>
                    <w:rFonts w:cstheme="minorHAnsi"/>
                  </w:rPr>
                  <w:t>Vpišite ime kraja</w:t>
                </w:r>
                <w:r w:rsidR="007F0913">
                  <w:rPr>
                    <w:rStyle w:val="Besedilooznabemesta"/>
                    <w:rFonts w:cstheme="minorHAnsi"/>
                  </w:rPr>
                  <w:t>.</w:t>
                </w:r>
              </w:sdtContent>
            </w:sdt>
          </w:p>
        </w:tc>
      </w:tr>
      <w:tr w:rsidR="007F0913" w:rsidRPr="004822CF" w14:paraId="14D7B8F0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10783F18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Predmet naročila:</w:t>
            </w:r>
          </w:p>
        </w:tc>
        <w:tc>
          <w:tcPr>
            <w:tcW w:w="3796" w:type="pct"/>
            <w:gridSpan w:val="4"/>
            <w:vAlign w:val="center"/>
          </w:tcPr>
          <w:p w14:paraId="70194778" w14:textId="36CA4161" w:rsidR="007F0913" w:rsidRPr="004822CF" w:rsidRDefault="007F0913" w:rsidP="007F0913">
            <w:pPr>
              <w:pStyle w:val="Brezrazmikov"/>
              <w:rPr>
                <w:rFonts w:cstheme="minorHAnsi"/>
              </w:rPr>
            </w:pPr>
            <w:r w:rsidRPr="0021452D">
              <w:t>STORITVE S PODROČJA ODPADNIH VOD</w:t>
            </w:r>
            <w:r>
              <w:t xml:space="preserve"> – sklop 1:  Prevzem grezničnih gošč in blata ter čiščenje kanalizacije</w:t>
            </w:r>
          </w:p>
        </w:tc>
      </w:tr>
      <w:tr w:rsidR="007F0913" w:rsidRPr="004822CF" w14:paraId="1156AC64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32DE89DC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Naročnik:</w:t>
            </w:r>
          </w:p>
        </w:tc>
        <w:tc>
          <w:tcPr>
            <w:tcW w:w="3796" w:type="pct"/>
            <w:gridSpan w:val="4"/>
            <w:vAlign w:val="center"/>
          </w:tcPr>
          <w:p w14:paraId="1E5B7904" w14:textId="77777777" w:rsidR="007F0913" w:rsidRPr="004822CF" w:rsidRDefault="007F0913" w:rsidP="003B32CA">
            <w:pPr>
              <w:pStyle w:val="Brezrazmikov"/>
              <w:rPr>
                <w:rFonts w:cstheme="minorHAnsi"/>
                <w:bCs/>
              </w:rPr>
            </w:pPr>
            <w:r w:rsidRPr="004822CF">
              <w:rPr>
                <w:rFonts w:cstheme="minorHAnsi"/>
                <w:bCs/>
              </w:rPr>
              <w:t>KOMUNALA SLOVENSKA BISTRICA d.o.o.</w:t>
            </w:r>
          </w:p>
          <w:p w14:paraId="363E5BDB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  <w:bCs/>
              </w:rPr>
              <w:t>Ulica Pohorskega bataljona 12, 2310 Slovenska Bistrica</w:t>
            </w:r>
          </w:p>
        </w:tc>
      </w:tr>
      <w:tr w:rsidR="007F0913" w:rsidRPr="004822CF" w14:paraId="6FD1F9AC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452024E9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Ponudnik:</w:t>
            </w:r>
          </w:p>
        </w:tc>
        <w:sdt>
          <w:sdtPr>
            <w:rPr>
              <w:rFonts w:cstheme="minorHAnsi"/>
            </w:rPr>
            <w:id w:val="-1607642602"/>
            <w:placeholder>
              <w:docPart w:val="099A14F454224836B9A906FBFFBEE464"/>
            </w:placeholder>
            <w:showingPlcHdr/>
          </w:sdtPr>
          <w:sdtContent>
            <w:tc>
              <w:tcPr>
                <w:tcW w:w="3796" w:type="pct"/>
                <w:gridSpan w:val="4"/>
                <w:vAlign w:val="center"/>
              </w:tcPr>
              <w:p w14:paraId="7D34DB67" w14:textId="77777777" w:rsidR="007F0913" w:rsidRPr="004822CF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4822CF">
                  <w:rPr>
                    <w:rStyle w:val="Besedilooznabemesta"/>
                    <w:rFonts w:cstheme="minorHAnsi"/>
                  </w:rPr>
                  <w:t>Vpišite uradno ime/naziv ponudnika</w:t>
                </w:r>
                <w:r>
                  <w:rPr>
                    <w:rStyle w:val="Besedilooznabemesta"/>
                    <w:rFonts w:cstheme="minorHAnsi"/>
                  </w:rPr>
                  <w:t xml:space="preserve"> (pri skupni ponudbi vodilnega partnerja)</w:t>
                </w:r>
                <w:r w:rsidRPr="004822CF">
                  <w:rPr>
                    <w:rStyle w:val="Besedilooznabemesta"/>
                    <w:rFonts w:cstheme="minorHAnsi"/>
                  </w:rPr>
                  <w:t>.</w:t>
                </w:r>
              </w:p>
            </w:tc>
          </w:sdtContent>
        </w:sdt>
      </w:tr>
      <w:tr w:rsidR="007F0913" w:rsidRPr="004822CF" w14:paraId="2FB25B3F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6564340B" w14:textId="77777777" w:rsidR="007F0913" w:rsidRDefault="007F0913" w:rsidP="003B32CA">
            <w:pPr>
              <w:pStyle w:val="Brezrazmikov"/>
              <w:rPr>
                <w:rFonts w:cstheme="minorHAnsi"/>
              </w:rPr>
            </w:pPr>
            <w:r>
              <w:rPr>
                <w:rFonts w:cstheme="minorHAnsi"/>
              </w:rPr>
              <w:t xml:space="preserve">Partnerji v </w:t>
            </w:r>
          </w:p>
          <w:p w14:paraId="502D6DE0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>
              <w:rPr>
                <w:rFonts w:cstheme="minorHAnsi"/>
              </w:rPr>
              <w:t>skupini ponudnikov:</w:t>
            </w:r>
          </w:p>
        </w:tc>
        <w:sdt>
          <w:sdtPr>
            <w:rPr>
              <w:rFonts w:cstheme="minorHAnsi"/>
            </w:rPr>
            <w:id w:val="122587066"/>
            <w:placeholder>
              <w:docPart w:val="F6015DA29C0245BCAB27E5ECC4E6C871"/>
            </w:placeholder>
            <w:showingPlcHdr/>
          </w:sdtPr>
          <w:sdtContent>
            <w:tc>
              <w:tcPr>
                <w:tcW w:w="3796" w:type="pct"/>
                <w:gridSpan w:val="4"/>
                <w:vAlign w:val="center"/>
              </w:tcPr>
              <w:p w14:paraId="79DD0915" w14:textId="77777777" w:rsidR="007F0913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4822CF">
                  <w:rPr>
                    <w:rStyle w:val="Besedilooznabemesta"/>
                    <w:rFonts w:cstheme="minorHAnsi"/>
                  </w:rPr>
                  <w:t xml:space="preserve">Vpišite uradno ime/naziv </w:t>
                </w:r>
                <w:r>
                  <w:rPr>
                    <w:rStyle w:val="Besedilooznabemesta"/>
                    <w:rFonts w:cstheme="minorHAnsi"/>
                  </w:rPr>
                  <w:t>ponudnikov (partnerjev) v skupini ponudnikov)</w:t>
                </w:r>
                <w:r w:rsidRPr="004822CF">
                  <w:rPr>
                    <w:rStyle w:val="Besedilooznabemesta"/>
                    <w:rFonts w:cstheme="minorHAnsi"/>
                  </w:rPr>
                  <w:t>.</w:t>
                </w:r>
              </w:p>
            </w:tc>
          </w:sdtContent>
        </w:sdt>
      </w:tr>
      <w:tr w:rsidR="007F0913" w:rsidRPr="004822CF" w14:paraId="37B68D0B" w14:textId="77777777" w:rsidTr="003B32CA">
        <w:trPr>
          <w:trHeight w:val="195"/>
        </w:trPr>
        <w:tc>
          <w:tcPr>
            <w:tcW w:w="1204" w:type="pct"/>
            <w:vMerge w:val="restart"/>
            <w:vAlign w:val="center"/>
          </w:tcPr>
          <w:p w14:paraId="68635A06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Podpisnik ponudbe:</w:t>
            </w:r>
          </w:p>
        </w:tc>
        <w:sdt>
          <w:sdtPr>
            <w:rPr>
              <w:rFonts w:cstheme="minorHAnsi"/>
            </w:rPr>
            <w:id w:val="-1570410798"/>
            <w:placeholder>
              <w:docPart w:val="5A0657522A774ACF9F3E37894DCA4645"/>
            </w:placeholder>
            <w:showingPlcHdr/>
            <w:text/>
          </w:sdtPr>
          <w:sdtContent>
            <w:tc>
              <w:tcPr>
                <w:tcW w:w="2581" w:type="pct"/>
                <w:gridSpan w:val="3"/>
                <w:vMerge w:val="restart"/>
                <w:vAlign w:val="center"/>
              </w:tcPr>
              <w:p w14:paraId="468185BA" w14:textId="77777777" w:rsidR="007F0913" w:rsidRPr="004822CF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4822CF">
                  <w:rPr>
                    <w:rFonts w:cstheme="minorHAnsi"/>
                    <w:color w:val="808080" w:themeColor="background1" w:themeShade="80"/>
                  </w:rPr>
                  <w:t>Vpišite ime in priimek podpisnika ponudbe</w:t>
                </w:r>
                <w:r>
                  <w:rPr>
                    <w:rFonts w:cstheme="minorHAnsi"/>
                    <w:color w:val="808080" w:themeColor="background1" w:themeShade="80"/>
                  </w:rPr>
                  <w:t>.</w:t>
                </w:r>
              </w:p>
            </w:tc>
          </w:sdtContent>
        </w:sdt>
        <w:tc>
          <w:tcPr>
            <w:tcW w:w="1215" w:type="pct"/>
            <w:vAlign w:val="center"/>
          </w:tcPr>
          <w:p w14:paraId="71F3F979" w14:textId="77777777" w:rsidR="007F0913" w:rsidRPr="004822CF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2290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822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822CF">
              <w:rPr>
                <w:rFonts w:cstheme="minorHAnsi"/>
              </w:rPr>
              <w:t xml:space="preserve"> Zakoniti zastopnik</w:t>
            </w:r>
          </w:p>
        </w:tc>
      </w:tr>
      <w:tr w:rsidR="007F0913" w:rsidRPr="004822CF" w14:paraId="660B6318" w14:textId="77777777" w:rsidTr="003B32CA">
        <w:trPr>
          <w:trHeight w:val="195"/>
        </w:trPr>
        <w:tc>
          <w:tcPr>
            <w:tcW w:w="1204" w:type="pct"/>
            <w:vMerge/>
            <w:vAlign w:val="center"/>
          </w:tcPr>
          <w:p w14:paraId="714DC306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</w:p>
        </w:tc>
        <w:tc>
          <w:tcPr>
            <w:tcW w:w="2581" w:type="pct"/>
            <w:gridSpan w:val="3"/>
            <w:vMerge/>
            <w:vAlign w:val="center"/>
          </w:tcPr>
          <w:p w14:paraId="4F3FA9D3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</w:p>
        </w:tc>
        <w:tc>
          <w:tcPr>
            <w:tcW w:w="1215" w:type="pct"/>
            <w:vAlign w:val="center"/>
          </w:tcPr>
          <w:p w14:paraId="5862EC2D" w14:textId="77777777" w:rsidR="007F0913" w:rsidRPr="004822CF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87553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822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822CF">
              <w:rPr>
                <w:rFonts w:cstheme="minorHAnsi"/>
              </w:rPr>
              <w:t xml:space="preserve"> Pooblaščenec</w:t>
            </w:r>
            <w:r w:rsidR="007F0913" w:rsidRPr="004822CF">
              <w:rPr>
                <w:rStyle w:val="Sprotnaopomba-sklic"/>
                <w:rFonts w:cstheme="minorHAnsi"/>
              </w:rPr>
              <w:footnoteReference w:id="1"/>
            </w:r>
          </w:p>
        </w:tc>
      </w:tr>
      <w:tr w:rsidR="007F0913" w:rsidRPr="004822CF" w14:paraId="620DB8E3" w14:textId="77777777" w:rsidTr="003B32CA">
        <w:trPr>
          <w:trHeight w:val="397"/>
        </w:trPr>
        <w:tc>
          <w:tcPr>
            <w:tcW w:w="1204" w:type="pct"/>
            <w:vAlign w:val="center"/>
          </w:tcPr>
          <w:p w14:paraId="5DE58D5F" w14:textId="77777777" w:rsidR="007F0913" w:rsidRPr="004822CF" w:rsidRDefault="007F0913" w:rsidP="003B32CA">
            <w:pPr>
              <w:pStyle w:val="Brezrazmikov"/>
              <w:rPr>
                <w:rFonts w:cstheme="minorHAnsi"/>
              </w:rPr>
            </w:pPr>
            <w:r w:rsidRPr="004822CF">
              <w:rPr>
                <w:rFonts w:cstheme="minorHAnsi"/>
              </w:rPr>
              <w:t>Veljavnost ponudbe</w:t>
            </w:r>
            <w:r>
              <w:rPr>
                <w:rStyle w:val="Sprotnaopomba-sklic"/>
                <w:rFonts w:cstheme="minorHAnsi"/>
              </w:rPr>
              <w:footnoteReference w:id="2"/>
            </w:r>
            <w:r w:rsidRPr="004822CF">
              <w:rPr>
                <w:rFonts w:cstheme="minorHAnsi"/>
              </w:rPr>
              <w:t>:</w:t>
            </w:r>
          </w:p>
        </w:tc>
        <w:tc>
          <w:tcPr>
            <w:tcW w:w="3796" w:type="pct"/>
            <w:gridSpan w:val="4"/>
            <w:vAlign w:val="center"/>
          </w:tcPr>
          <w:p w14:paraId="4A6D66CE" w14:textId="77777777" w:rsidR="007F0913" w:rsidRPr="004822CF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45009012"/>
                <w:placeholder>
                  <w:docPart w:val="1EEAF38445444099AB19029EAC75E4BE"/>
                </w:placeholder>
                <w:showingPlcHdr/>
                <w:date>
                  <w:dateFormat w:val="dd.MM.yyyy"/>
                  <w:lid w:val="sl-SI"/>
                  <w:storeMappedDataAs w:val="dateTime"/>
                  <w:calendar w:val="gregorian"/>
                </w:date>
              </w:sdtPr>
              <w:sdtContent>
                <w:r w:rsidR="007F0913" w:rsidRPr="004822CF">
                  <w:rPr>
                    <w:rFonts w:cstheme="minorHAnsi"/>
                    <w:color w:val="808080" w:themeColor="background1" w:themeShade="80"/>
                  </w:rPr>
                  <w:t>Izberite datum</w:t>
                </w:r>
                <w:r w:rsidR="007F0913">
                  <w:rPr>
                    <w:rFonts w:cstheme="minorHAnsi"/>
                    <w:color w:val="808080" w:themeColor="background1" w:themeShade="80"/>
                  </w:rPr>
                  <w:t>.</w:t>
                </w:r>
              </w:sdtContent>
            </w:sdt>
            <w:r w:rsidR="007F0913" w:rsidRPr="004822CF">
              <w:rPr>
                <w:rFonts w:cstheme="minorHAnsi"/>
              </w:rPr>
              <w:t xml:space="preserve"> </w:t>
            </w:r>
            <w:r w:rsidR="007F0913" w:rsidRPr="005001E0">
              <w:rPr>
                <w:rFonts w:cstheme="minorHAnsi"/>
                <w:vanish/>
              </w:rPr>
              <w:t>(minimalno 90 dni od roka za oddajo ponudb)</w:t>
            </w:r>
          </w:p>
        </w:tc>
      </w:tr>
    </w:tbl>
    <w:p w14:paraId="2DF8F64C" w14:textId="77777777" w:rsidR="007F0913" w:rsidRDefault="007F0913" w:rsidP="007F0913">
      <w:pPr>
        <w:pStyle w:val="Brezrazmikov"/>
      </w:pPr>
    </w:p>
    <w:p w14:paraId="6AD3C67E" w14:textId="77777777" w:rsidR="007F0913" w:rsidRDefault="007F0913" w:rsidP="007F0913">
      <w:pPr>
        <w:pStyle w:val="Brezrazmikov"/>
        <w:rPr>
          <w:rFonts w:cstheme="minorHAnsi"/>
        </w:rPr>
      </w:pPr>
      <w:r>
        <w:rPr>
          <w:rFonts w:cstheme="minorHAnsi"/>
        </w:rPr>
        <w:t xml:space="preserve">Ponudbena cena </w:t>
      </w:r>
      <w:r>
        <w:t>(</w:t>
      </w:r>
      <w:r w:rsidRPr="00050EF9">
        <w:t xml:space="preserve">v </w:t>
      </w:r>
      <w:r>
        <w:t>EUR</w:t>
      </w:r>
      <w:r w:rsidRPr="00050EF9">
        <w:t>, zaokroženo na 2 decimalni mesti, kot izračunana v Specifikaciji predračuna</w:t>
      </w:r>
      <w:r>
        <w:t>):</w:t>
      </w:r>
    </w:p>
    <w:p w14:paraId="0C79DA2E" w14:textId="26ADDAB9" w:rsidR="00487499" w:rsidRPr="00002DDB" w:rsidRDefault="00487499" w:rsidP="00D86722">
      <w:pPr>
        <w:pStyle w:val="Brezrazmikov"/>
      </w:pPr>
    </w:p>
    <w:tbl>
      <w:tblPr>
        <w:tblStyle w:val="Tabelasvetlamrea1poudarek4"/>
        <w:tblW w:w="0" w:type="auto"/>
        <w:tblLook w:val="0420" w:firstRow="1" w:lastRow="0" w:firstColumn="0" w:lastColumn="0" w:noHBand="0" w:noVBand="1"/>
      </w:tblPr>
      <w:tblGrid>
        <w:gridCol w:w="815"/>
        <w:gridCol w:w="3445"/>
        <w:gridCol w:w="2114"/>
        <w:gridCol w:w="2268"/>
      </w:tblGrid>
      <w:tr w:rsidR="0021452D" w:rsidRPr="00002DDB" w14:paraId="509F32CF" w14:textId="3E044C3D" w:rsidTr="002145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A52FD2C" w14:textId="77777777" w:rsidR="0021452D" w:rsidRPr="00002DDB" w:rsidRDefault="0021452D" w:rsidP="000B79A4">
            <w:pPr>
              <w:jc w:val="center"/>
              <w:rPr>
                <w:rFonts w:cstheme="minorHAnsi"/>
              </w:rPr>
            </w:pPr>
            <w:bookmarkStart w:id="4" w:name="_Hlk55563329"/>
            <w:r w:rsidRPr="00002DDB">
              <w:rPr>
                <w:rFonts w:cstheme="minorHAnsi"/>
              </w:rPr>
              <w:t>Sklop</w:t>
            </w:r>
          </w:p>
        </w:tc>
        <w:tc>
          <w:tcPr>
            <w:tcW w:w="0" w:type="auto"/>
          </w:tcPr>
          <w:p w14:paraId="3CC77739" w14:textId="3518AF6B" w:rsidR="0021452D" w:rsidRPr="00002DDB" w:rsidRDefault="0021452D" w:rsidP="00174970">
            <w:pPr>
              <w:jc w:val="both"/>
              <w:rPr>
                <w:rFonts w:cstheme="minorHAnsi"/>
              </w:rPr>
            </w:pPr>
            <w:r w:rsidRPr="00002DDB">
              <w:rPr>
                <w:rFonts w:cstheme="minorHAnsi"/>
              </w:rPr>
              <w:t>Predmet sklopa</w:t>
            </w:r>
          </w:p>
        </w:tc>
        <w:tc>
          <w:tcPr>
            <w:tcW w:w="2114" w:type="dxa"/>
          </w:tcPr>
          <w:p w14:paraId="03F1F888" w14:textId="77777777" w:rsidR="0021452D" w:rsidRPr="00002DDB" w:rsidRDefault="0021452D" w:rsidP="00174970">
            <w:pPr>
              <w:jc w:val="center"/>
              <w:rPr>
                <w:rFonts w:cstheme="minorHAnsi"/>
                <w:b w:val="0"/>
                <w:bCs w:val="0"/>
              </w:rPr>
            </w:pPr>
            <w:r w:rsidRPr="00002DDB">
              <w:rPr>
                <w:rFonts w:cstheme="minorHAnsi"/>
              </w:rPr>
              <w:t xml:space="preserve">Vrednost </w:t>
            </w:r>
          </w:p>
          <w:p w14:paraId="6114681A" w14:textId="7BEA3DA3" w:rsidR="0021452D" w:rsidRPr="00002DDB" w:rsidRDefault="0021452D" w:rsidP="00174970">
            <w:pPr>
              <w:jc w:val="center"/>
              <w:rPr>
                <w:rFonts w:cstheme="minorHAnsi"/>
              </w:rPr>
            </w:pPr>
            <w:r w:rsidRPr="00002DDB">
              <w:rPr>
                <w:rFonts w:cstheme="minorHAnsi"/>
              </w:rPr>
              <w:t>brez DDV</w:t>
            </w:r>
          </w:p>
        </w:tc>
        <w:tc>
          <w:tcPr>
            <w:tcW w:w="2268" w:type="dxa"/>
          </w:tcPr>
          <w:p w14:paraId="17E385EA" w14:textId="77777777" w:rsidR="0021452D" w:rsidRPr="00002DDB" w:rsidRDefault="0021452D" w:rsidP="00174970">
            <w:pPr>
              <w:jc w:val="center"/>
              <w:rPr>
                <w:rFonts w:cstheme="minorHAnsi"/>
                <w:b w:val="0"/>
                <w:bCs w:val="0"/>
              </w:rPr>
            </w:pPr>
            <w:r w:rsidRPr="00002DDB">
              <w:rPr>
                <w:rFonts w:cstheme="minorHAnsi"/>
              </w:rPr>
              <w:t xml:space="preserve">Vrednost </w:t>
            </w:r>
          </w:p>
          <w:p w14:paraId="741DECE1" w14:textId="30CBDCD4" w:rsidR="0021452D" w:rsidRPr="00002DDB" w:rsidRDefault="0021452D" w:rsidP="00174970">
            <w:pPr>
              <w:jc w:val="center"/>
              <w:rPr>
                <w:rFonts w:cstheme="minorHAnsi"/>
              </w:rPr>
            </w:pPr>
            <w:r w:rsidRPr="00002DDB">
              <w:rPr>
                <w:rFonts w:cstheme="minorHAnsi"/>
              </w:rPr>
              <w:t>z DDV</w:t>
            </w:r>
          </w:p>
        </w:tc>
      </w:tr>
      <w:tr w:rsidR="0021452D" w:rsidRPr="00002DDB" w14:paraId="50EA99B5" w14:textId="45CF93F8" w:rsidTr="0021452D">
        <w:tc>
          <w:tcPr>
            <w:tcW w:w="0" w:type="auto"/>
          </w:tcPr>
          <w:p w14:paraId="066D0BE4" w14:textId="77777777" w:rsidR="0021452D" w:rsidRPr="00002DDB" w:rsidRDefault="0021452D" w:rsidP="0021452D">
            <w:pPr>
              <w:jc w:val="center"/>
              <w:rPr>
                <w:rFonts w:cstheme="minorHAnsi"/>
              </w:rPr>
            </w:pPr>
            <w:r w:rsidRPr="00002DDB">
              <w:rPr>
                <w:rFonts w:cstheme="minorHAnsi"/>
              </w:rPr>
              <w:t>1</w:t>
            </w:r>
          </w:p>
        </w:tc>
        <w:tc>
          <w:tcPr>
            <w:tcW w:w="0" w:type="auto"/>
          </w:tcPr>
          <w:p w14:paraId="504E8FA0" w14:textId="77777777" w:rsidR="0021452D" w:rsidRPr="00002DDB" w:rsidRDefault="0021452D" w:rsidP="0021452D">
            <w:pPr>
              <w:spacing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002DDB">
              <w:rPr>
                <w:rFonts w:eastAsia="Times New Roman" w:cstheme="minorHAnsi"/>
                <w:color w:val="000000"/>
              </w:rPr>
              <w:t xml:space="preserve">Prevzem grezničnih gošč in blata </w:t>
            </w:r>
          </w:p>
          <w:p w14:paraId="206DD164" w14:textId="11359980" w:rsidR="0021452D" w:rsidRPr="00002DDB" w:rsidRDefault="0021452D" w:rsidP="0021452D">
            <w:pPr>
              <w:spacing w:line="240" w:lineRule="auto"/>
              <w:jc w:val="both"/>
              <w:rPr>
                <w:rFonts w:cstheme="minorHAnsi"/>
              </w:rPr>
            </w:pPr>
            <w:r w:rsidRPr="00002DDB">
              <w:rPr>
                <w:rFonts w:eastAsia="Times New Roman" w:cstheme="minorHAnsi"/>
                <w:color w:val="000000"/>
              </w:rPr>
              <w:t>ter čiščenje kanalizacije</w:t>
            </w:r>
          </w:p>
        </w:tc>
        <w:tc>
          <w:tcPr>
            <w:tcW w:w="2114" w:type="dxa"/>
          </w:tcPr>
          <w:p w14:paraId="0DF02081" w14:textId="6E9C80EB" w:rsidR="0021452D" w:rsidRPr="00002DDB" w:rsidRDefault="0021452D" w:rsidP="0021452D">
            <w:pPr>
              <w:jc w:val="right"/>
              <w:rPr>
                <w:rFonts w:cstheme="minorHAnsi"/>
              </w:rPr>
            </w:pPr>
            <w:r w:rsidRPr="00002DDB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2DDB">
              <w:instrText xml:space="preserve"> FORMTEXT </w:instrText>
            </w:r>
            <w:r w:rsidRPr="00002DDB">
              <w:fldChar w:fldCharType="separate"/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fldChar w:fldCharType="end"/>
            </w:r>
          </w:p>
        </w:tc>
        <w:tc>
          <w:tcPr>
            <w:tcW w:w="2268" w:type="dxa"/>
          </w:tcPr>
          <w:p w14:paraId="416C91F5" w14:textId="22A3ED9A" w:rsidR="0021452D" w:rsidRPr="00002DDB" w:rsidRDefault="0021452D" w:rsidP="0021452D">
            <w:pPr>
              <w:jc w:val="right"/>
            </w:pPr>
            <w:r w:rsidRPr="00002DDB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2DDB">
              <w:instrText xml:space="preserve"> FORMTEXT </w:instrText>
            </w:r>
            <w:r w:rsidRPr="00002DDB">
              <w:fldChar w:fldCharType="separate"/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rPr>
                <w:noProof/>
              </w:rPr>
              <w:t> </w:t>
            </w:r>
            <w:r w:rsidRPr="00002DDB">
              <w:fldChar w:fldCharType="end"/>
            </w:r>
          </w:p>
        </w:tc>
      </w:tr>
      <w:bookmarkEnd w:id="4"/>
    </w:tbl>
    <w:p w14:paraId="76ACA559" w14:textId="576CB666" w:rsidR="00D86722" w:rsidRPr="00002DDB" w:rsidRDefault="00D86722" w:rsidP="00D86722">
      <w:pPr>
        <w:pStyle w:val="Brezrazmikov"/>
      </w:pPr>
    </w:p>
    <w:p w14:paraId="454D6CA5" w14:textId="425DAC79" w:rsidR="00D86722" w:rsidRDefault="00D77ECB" w:rsidP="00D86722">
      <w:pPr>
        <w:pStyle w:val="Brezrazmikov"/>
      </w:pPr>
      <w:r>
        <w:t>I</w:t>
      </w:r>
      <w:r w:rsidR="00D86722">
        <w:t xml:space="preserve">zjavljamo, da smo pri določitvi ponudbene cene upoštevali vsa določila </w:t>
      </w:r>
      <w:r w:rsidR="005716E2">
        <w:t>dokumentacije v zvezi z oddajo javnega naročila</w:t>
      </w:r>
      <w:r w:rsidR="00D86722">
        <w:t>.</w:t>
      </w:r>
    </w:p>
    <w:p w14:paraId="1EAE63A5" w14:textId="77777777" w:rsidR="005716E2" w:rsidRPr="00D86722" w:rsidRDefault="005716E2" w:rsidP="00D86722">
      <w:pPr>
        <w:pStyle w:val="Brezrazmikov"/>
      </w:pPr>
    </w:p>
    <w:p w14:paraId="4F7E5E6E" w14:textId="77777777" w:rsidR="00110BE1" w:rsidRDefault="00110BE1" w:rsidP="00110BE1">
      <w:pPr>
        <w:pStyle w:val="Brezrazmikov"/>
      </w:pPr>
      <w:r>
        <w:t>Nudimo plačilni rok 30. dan po prejemu pravilno izstavljenega računa.</w:t>
      </w:r>
    </w:p>
    <w:p w14:paraId="31DE40B1" w14:textId="366497C0" w:rsidR="00D86722" w:rsidRPr="00124E24" w:rsidRDefault="00D86722" w:rsidP="00124E24">
      <w:pPr>
        <w:pStyle w:val="Brezrazmikov"/>
      </w:pPr>
    </w:p>
    <w:p w14:paraId="4C1E653C" w14:textId="1089ED04" w:rsidR="00D86722" w:rsidRDefault="00124E24" w:rsidP="00124E24">
      <w:pPr>
        <w:pStyle w:val="Brezrazmikov"/>
      </w:pPr>
      <w:r w:rsidRPr="00124E24">
        <w:t xml:space="preserve">Strinjamo se, da naročnik ni zavezan sprejeti nobene od ponudb, ki jih je prejel, ter da </w:t>
      </w:r>
      <w:r>
        <w:t xml:space="preserve">nam </w:t>
      </w:r>
      <w:r w:rsidRPr="00124E24">
        <w:t xml:space="preserve">v </w:t>
      </w:r>
      <w:r>
        <w:t xml:space="preserve">nobenem </w:t>
      </w:r>
      <w:r w:rsidRPr="00124E24">
        <w:t>primeru ne bodo povrnjeni nobeni stroški v zvezi z izdelavo ponudbe.</w:t>
      </w:r>
    </w:p>
    <w:p w14:paraId="16566DF3" w14:textId="77777777" w:rsidR="00124E24" w:rsidRPr="00124E24" w:rsidRDefault="00124E24" w:rsidP="00124E24">
      <w:pPr>
        <w:pStyle w:val="Brezrazmikov"/>
      </w:pPr>
    </w:p>
    <w:p w14:paraId="082BED4C" w14:textId="77777777" w:rsidR="00124E24" w:rsidRPr="008B6B2D" w:rsidRDefault="00124E24" w:rsidP="00D86722">
      <w:pPr>
        <w:pStyle w:val="Brezrazmikov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487499" w14:paraId="54165643" w14:textId="77777777" w:rsidTr="00D77ECB">
        <w:tc>
          <w:tcPr>
            <w:tcW w:w="3070" w:type="dxa"/>
          </w:tcPr>
          <w:p w14:paraId="39B3D2F4" w14:textId="77777777" w:rsidR="00487499" w:rsidRDefault="00487499" w:rsidP="00D86722">
            <w:pPr>
              <w:pStyle w:val="Brezrazmikov"/>
            </w:pPr>
          </w:p>
        </w:tc>
        <w:tc>
          <w:tcPr>
            <w:tcW w:w="3070" w:type="dxa"/>
          </w:tcPr>
          <w:p w14:paraId="42B0B5FA" w14:textId="77777777" w:rsidR="00487499" w:rsidRDefault="00487499" w:rsidP="00D86722">
            <w:pPr>
              <w:pStyle w:val="Brezrazmikov"/>
            </w:pPr>
            <w:r>
              <w:t>Žig</w:t>
            </w:r>
          </w:p>
        </w:tc>
        <w:tc>
          <w:tcPr>
            <w:tcW w:w="3070" w:type="dxa"/>
          </w:tcPr>
          <w:p w14:paraId="104221C6" w14:textId="77777777" w:rsidR="00487499" w:rsidRDefault="00487499" w:rsidP="00D86722">
            <w:pPr>
              <w:pStyle w:val="Brezrazmikov"/>
            </w:pPr>
            <w:r>
              <w:t>Podpis odgovorne osebe:</w:t>
            </w:r>
          </w:p>
        </w:tc>
      </w:tr>
      <w:tr w:rsidR="00487499" w14:paraId="6777E9B8" w14:textId="77777777" w:rsidTr="00D77ECB">
        <w:tc>
          <w:tcPr>
            <w:tcW w:w="3070" w:type="dxa"/>
          </w:tcPr>
          <w:p w14:paraId="77F81E0E" w14:textId="77777777" w:rsidR="00487499" w:rsidRDefault="00487499" w:rsidP="00D86722">
            <w:pPr>
              <w:pStyle w:val="Brezrazmikov"/>
            </w:pPr>
          </w:p>
        </w:tc>
        <w:tc>
          <w:tcPr>
            <w:tcW w:w="3070" w:type="dxa"/>
          </w:tcPr>
          <w:p w14:paraId="04A5F780" w14:textId="77777777" w:rsidR="00487499" w:rsidRDefault="00487499" w:rsidP="00D86722">
            <w:pPr>
              <w:pStyle w:val="Brezrazmikov"/>
            </w:pPr>
          </w:p>
          <w:p w14:paraId="6E149914" w14:textId="77777777" w:rsidR="00487499" w:rsidRDefault="00487499" w:rsidP="00D86722">
            <w:pPr>
              <w:pStyle w:val="Brezrazmikov"/>
            </w:pPr>
            <w:r>
              <w:t xml:space="preserve">Opomba: </w:t>
            </w:r>
          </w:p>
          <w:p w14:paraId="27417B38" w14:textId="5BC22F40" w:rsidR="00487499" w:rsidRDefault="00000000" w:rsidP="00D86722">
            <w:pPr>
              <w:pStyle w:val="Brezrazmikov"/>
            </w:pPr>
            <w:sdt>
              <w:sdtPr>
                <w:id w:val="97465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9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6498C">
              <w:t xml:space="preserve"> </w:t>
            </w:r>
            <w:r w:rsidR="00487499">
              <w:t>Ne poslujemo z žigom.</w:t>
            </w: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1620DD00" w14:textId="77777777" w:rsidR="00487499" w:rsidRDefault="00487499" w:rsidP="00D86722">
            <w:pPr>
              <w:pStyle w:val="Brezrazmikov"/>
            </w:pPr>
          </w:p>
          <w:p w14:paraId="05CB11AF" w14:textId="77777777" w:rsidR="00487499" w:rsidRDefault="00487499" w:rsidP="00D86722">
            <w:pPr>
              <w:pStyle w:val="Brezrazmikov"/>
            </w:pPr>
          </w:p>
          <w:p w14:paraId="5A722164" w14:textId="77777777" w:rsidR="00487499" w:rsidRDefault="00487499" w:rsidP="00D86722">
            <w:pPr>
              <w:pStyle w:val="Brezrazmikov"/>
            </w:pPr>
          </w:p>
        </w:tc>
      </w:tr>
    </w:tbl>
    <w:p w14:paraId="1FE10791" w14:textId="758C6F2D" w:rsidR="00D77ECB" w:rsidRDefault="00D77ECB" w:rsidP="00E81689">
      <w:pPr>
        <w:spacing w:line="276" w:lineRule="auto"/>
      </w:pPr>
    </w:p>
    <w:sectPr w:rsidR="00D77ECB" w:rsidSect="00F37FE9">
      <w:headerReference w:type="default" r:id="rId9"/>
      <w:footerReference w:type="default" r:id="rId10"/>
      <w:pgSz w:w="12240" w:h="15840"/>
      <w:pgMar w:top="1080" w:right="1080" w:bottom="108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ED9E1" w14:textId="77777777" w:rsidR="00686283" w:rsidRDefault="00686283">
      <w:pPr>
        <w:spacing w:after="0" w:line="240" w:lineRule="auto"/>
      </w:pPr>
      <w:r>
        <w:separator/>
      </w:r>
    </w:p>
  </w:endnote>
  <w:endnote w:type="continuationSeparator" w:id="0">
    <w:p w14:paraId="6639245E" w14:textId="77777777" w:rsidR="00686283" w:rsidRDefault="0068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32E1" w14:textId="51E76496" w:rsidR="003B2859" w:rsidRDefault="002A7029" w:rsidP="00B36DD2">
    <w:pPr>
      <w:pStyle w:val="Noga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E7710F0" wp14:editId="04895950">
              <wp:simplePos x="0" y="0"/>
              <wp:positionH relativeFrom="margin">
                <wp:posOffset>6504305</wp:posOffset>
              </wp:positionH>
              <wp:positionV relativeFrom="margin">
                <wp:posOffset>6023610</wp:posOffset>
              </wp:positionV>
              <wp:extent cx="128270" cy="2844000"/>
              <wp:effectExtent l="0" t="0" r="5080" b="0"/>
              <wp:wrapNone/>
              <wp:docPr id="347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440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383A22" id="Pravokotnik 9" o:spid="_x0000_s1026" style="position:absolute;margin-left:512.15pt;margin-top:474.3pt;width:10.1pt;height:223.95pt;z-index:251672576;visibility:visible;mso-wrap-style:square;mso-width-percent:2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" fillcolor="#0070c0" stroked="f">
              <w10:wrap anchorx="margin" anchory="margin"/>
            </v:rect>
          </w:pict>
        </mc:Fallback>
      </mc:AlternateContent>
    </w:r>
    <w:r w:rsidR="003B2859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D7D16D2" wp14:editId="350AAC9A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343" name="Polje z besedilo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F036B" w14:textId="77777777" w:rsidR="003B2859" w:rsidRDefault="003B2859" w:rsidP="00B36DD2">
                          <w:pPr>
                            <w:pStyle w:val="Brezrazmikov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2D7D16D2" id="_x0000_t202" coordsize="21600,21600" o:spt="202" path="m,l,21600r21600,l21600,xe">
              <v:stroke joinstyle="miter"/>
              <v:path gradientshapeok="t" o:connecttype="rect"/>
            </v:shapetype>
            <v:shape id="Polje z besedilom 5" o:spid="_x0000_s1026" type="#_x0000_t202" style="position:absolute;margin-left:0;margin-top:0;width:7in;height:12.65pt;z-index:251673600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" filled="f" stroked="f">
              <v:textbox style="mso-fit-shape-to-text:t" inset=",0,,0">
                <w:txbxContent>
                  <w:p w14:paraId="2D5F036B" w14:textId="77777777" w:rsidR="003B2859" w:rsidRDefault="003B2859" w:rsidP="00B36DD2">
                    <w:pPr>
                      <w:pStyle w:val="Brezrazmikov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975A5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060F4F" wp14:editId="2FA95ACE">
              <wp:simplePos x="0" y="0"/>
              <wp:positionH relativeFrom="margin">
                <wp:posOffset>-215265</wp:posOffset>
              </wp:positionH>
              <wp:positionV relativeFrom="margin">
                <wp:posOffset>-244475</wp:posOffset>
              </wp:positionV>
              <wp:extent cx="6848475" cy="9114790"/>
              <wp:effectExtent l="0" t="0" r="635" b="6350"/>
              <wp:wrapNone/>
              <wp:docPr id="3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091D4917" id="Pravokotnik 4" o:spid="_x0000_s1026" style="position:absolute;margin-left:-16.95pt;margin-top:-19.25pt;width:539.25pt;height:717.7pt;z-index:251670528;visibility:visible;mso-wrap-style:square;mso-width-percent:1070;mso-height-percent:1050;mso-wrap-distance-left:9pt;mso-wrap-distance-top:0;mso-wrap-distance-right:9pt;mso-wrap-distance-bottom:0;mso-position-horizontal:absolute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" filled="f" strokecolor="black [3213]">
              <w10:wrap anchorx="margin" anchory="margin"/>
            </v:rect>
          </w:pict>
        </mc:Fallback>
      </mc:AlternateContent>
    </w:r>
  </w:p>
  <w:p w14:paraId="3E28C851" w14:textId="77777777" w:rsidR="003B2859" w:rsidRPr="00B36DD2" w:rsidRDefault="003B2859" w:rsidP="00B36D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02BDE" w14:textId="77777777" w:rsidR="00686283" w:rsidRDefault="00686283">
      <w:pPr>
        <w:spacing w:after="0" w:line="240" w:lineRule="auto"/>
      </w:pPr>
      <w:r>
        <w:separator/>
      </w:r>
    </w:p>
  </w:footnote>
  <w:footnote w:type="continuationSeparator" w:id="0">
    <w:p w14:paraId="5D132E03" w14:textId="77777777" w:rsidR="00686283" w:rsidRDefault="00686283">
      <w:pPr>
        <w:spacing w:after="0" w:line="240" w:lineRule="auto"/>
      </w:pPr>
      <w:r>
        <w:continuationSeparator/>
      </w:r>
    </w:p>
  </w:footnote>
  <w:footnote w:id="1">
    <w:p w14:paraId="437AC451" w14:textId="77777777" w:rsidR="007F0913" w:rsidRPr="00B54FFE" w:rsidRDefault="007F0913" w:rsidP="007F0913">
      <w:pPr>
        <w:pStyle w:val="Sprotnaopomba-besedilo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B54FFE">
        <w:rPr>
          <w:rFonts w:asciiTheme="minorHAnsi" w:hAnsiTheme="minorHAnsi" w:cstheme="minorHAnsi"/>
        </w:rPr>
        <w:t>V primeru, da ponudbe ne podpisuje zakoniti zastopnik, je obvezna priloga ponudbe ustrezno pooblastilo.</w:t>
      </w:r>
    </w:p>
  </w:footnote>
  <w:footnote w:id="2">
    <w:p w14:paraId="57CA27D3" w14:textId="77777777" w:rsidR="007F0913" w:rsidRDefault="007F0913" w:rsidP="007F091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5001E0">
        <w:rPr>
          <w:rFonts w:asciiTheme="minorHAnsi" w:hAnsiTheme="minorHAnsi" w:cstheme="minorHAnsi"/>
        </w:rPr>
        <w:t>Glej poglavje 1.2!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F994" w14:textId="4D29CD5A" w:rsidR="003B2859" w:rsidRPr="005716E2" w:rsidRDefault="002A7029" w:rsidP="00610D4C">
    <w:pPr>
      <w:pStyle w:val="Glava"/>
      <w:jc w:val="right"/>
      <w:rPr>
        <w:i/>
        <w:iCs/>
        <w:color w:val="808080" w:themeColor="background1" w:themeShade="80"/>
        <w:sz w:val="18"/>
        <w:szCs w:val="18"/>
      </w:rPr>
    </w:pPr>
    <w:r w:rsidRPr="005716E2">
      <w:rPr>
        <w:i/>
        <w:iCs/>
        <w:noProof/>
        <w:color w:val="808080" w:themeColor="background1" w:themeShade="80"/>
        <w:sz w:val="18"/>
        <w:szCs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4B0E65" wp14:editId="097805B2">
              <wp:simplePos x="0" y="0"/>
              <wp:positionH relativeFrom="margin">
                <wp:posOffset>6504305</wp:posOffset>
              </wp:positionH>
              <wp:positionV relativeFrom="margin">
                <wp:posOffset>-250825</wp:posOffset>
              </wp:positionV>
              <wp:extent cx="128270" cy="6297930"/>
              <wp:effectExtent l="0" t="0" r="5080" b="7620"/>
              <wp:wrapNone/>
              <wp:docPr id="346" name="Pravokotni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6F7E48B9" id="Pravokotnik 8" o:spid="_x0000_s1026" style="position:absolute;margin-left:512.15pt;margin-top:-19.75pt;width:10.1pt;height:495.9pt;z-index:251671552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" fillcolor="black [3213]" stroked="f">
              <w10:wrap anchorx="margin" anchory="margin"/>
            </v:rect>
          </w:pict>
        </mc:Fallback>
      </mc:AlternateContent>
    </w:r>
    <w:r w:rsidR="005716E2" w:rsidRPr="005716E2">
      <w:rPr>
        <w:i/>
        <w:iCs/>
        <w:color w:val="808080" w:themeColor="background1" w:themeShade="80"/>
        <w:sz w:val="18"/>
        <w:szCs w:val="18"/>
      </w:rPr>
      <w:t>JN-S-</w:t>
    </w:r>
    <w:r w:rsidR="00610D4C">
      <w:rPr>
        <w:i/>
        <w:iCs/>
        <w:color w:val="808080" w:themeColor="background1" w:themeShade="80"/>
        <w:sz w:val="18"/>
        <w:szCs w:val="18"/>
      </w:rPr>
      <w:t>0122/26</w:t>
    </w:r>
    <w:r w:rsidR="005716E2" w:rsidRPr="005716E2">
      <w:rPr>
        <w:i/>
        <w:iCs/>
        <w:color w:val="808080" w:themeColor="background1" w:themeShade="80"/>
        <w:sz w:val="18"/>
        <w:szCs w:val="18"/>
      </w:rPr>
      <w:t>-</w:t>
    </w:r>
    <w:r w:rsidR="0021452D">
      <w:rPr>
        <w:i/>
        <w:iCs/>
        <w:color w:val="808080" w:themeColor="background1" w:themeShade="80"/>
        <w:sz w:val="18"/>
        <w:szCs w:val="18"/>
      </w:rPr>
      <w:t>OS</w:t>
    </w:r>
    <w:r w:rsidR="005716E2" w:rsidRPr="005716E2">
      <w:rPr>
        <w:i/>
        <w:iCs/>
        <w:color w:val="808080" w:themeColor="background1" w:themeShade="80"/>
        <w:sz w:val="18"/>
        <w:szCs w:val="18"/>
      </w:rPr>
      <w:t xml:space="preserve"> (801-</w:t>
    </w:r>
    <w:r w:rsidR="0021452D">
      <w:rPr>
        <w:i/>
        <w:iCs/>
        <w:color w:val="808080" w:themeColor="background1" w:themeShade="80"/>
        <w:sz w:val="18"/>
        <w:szCs w:val="18"/>
      </w:rPr>
      <w:t>1</w:t>
    </w:r>
    <w:r w:rsidR="005716E2" w:rsidRPr="005716E2">
      <w:rPr>
        <w:i/>
        <w:iCs/>
        <w:color w:val="808080" w:themeColor="background1" w:themeShade="80"/>
        <w:sz w:val="18"/>
        <w:szCs w:val="18"/>
      </w:rPr>
      <w:t>/202</w:t>
    </w:r>
    <w:r w:rsidR="00610D4C">
      <w:rPr>
        <w:i/>
        <w:iCs/>
        <w:color w:val="808080" w:themeColor="background1" w:themeShade="80"/>
        <w:sz w:val="18"/>
        <w:szCs w:val="18"/>
      </w:rPr>
      <w:t>6</w:t>
    </w:r>
    <w:r w:rsidR="005716E2" w:rsidRPr="005716E2">
      <w:rPr>
        <w:i/>
        <w:iCs/>
        <w:color w:val="808080" w:themeColor="background1" w:themeShade="80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3A44F7C"/>
    <w:multiLevelType w:val="hybridMultilevel"/>
    <w:tmpl w:val="1424F60E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743A3"/>
    <w:multiLevelType w:val="hybridMultilevel"/>
    <w:tmpl w:val="03CCEC4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661D0"/>
    <w:multiLevelType w:val="hybridMultilevel"/>
    <w:tmpl w:val="4476D74E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25A35"/>
    <w:multiLevelType w:val="hybridMultilevel"/>
    <w:tmpl w:val="DA92C0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575"/>
    <w:multiLevelType w:val="hybridMultilevel"/>
    <w:tmpl w:val="0BF64D98"/>
    <w:lvl w:ilvl="0" w:tplc="A56E0A4E">
      <w:start w:val="1"/>
      <w:numFmt w:val="decimal"/>
      <w:pStyle w:val="Odstavekpogodba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952B2A"/>
    <w:multiLevelType w:val="hybridMultilevel"/>
    <w:tmpl w:val="0BBCA5F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E62DC9"/>
    <w:multiLevelType w:val="hybridMultilevel"/>
    <w:tmpl w:val="54F2557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55304"/>
    <w:multiLevelType w:val="hybridMultilevel"/>
    <w:tmpl w:val="260E70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C6F8D"/>
    <w:multiLevelType w:val="hybridMultilevel"/>
    <w:tmpl w:val="9118D18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52C83"/>
    <w:multiLevelType w:val="hybridMultilevel"/>
    <w:tmpl w:val="C4CC47EE"/>
    <w:lvl w:ilvl="0" w:tplc="B816BBB0">
      <w:start w:val="1"/>
      <w:numFmt w:val="decimal"/>
      <w:lvlText w:val="(%1) "/>
      <w:lvlJc w:val="left"/>
      <w:pPr>
        <w:ind w:left="121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0" w:hanging="360"/>
      </w:pPr>
    </w:lvl>
    <w:lvl w:ilvl="2" w:tplc="0424001B" w:tentative="1">
      <w:start w:val="1"/>
      <w:numFmt w:val="lowerRoman"/>
      <w:lvlText w:val="%3."/>
      <w:lvlJc w:val="right"/>
      <w:pPr>
        <w:ind w:left="2650" w:hanging="180"/>
      </w:pPr>
    </w:lvl>
    <w:lvl w:ilvl="3" w:tplc="0424000F" w:tentative="1">
      <w:start w:val="1"/>
      <w:numFmt w:val="decimal"/>
      <w:lvlText w:val="%4."/>
      <w:lvlJc w:val="left"/>
      <w:pPr>
        <w:ind w:left="3370" w:hanging="360"/>
      </w:pPr>
    </w:lvl>
    <w:lvl w:ilvl="4" w:tplc="04240019" w:tentative="1">
      <w:start w:val="1"/>
      <w:numFmt w:val="lowerLetter"/>
      <w:lvlText w:val="%5."/>
      <w:lvlJc w:val="left"/>
      <w:pPr>
        <w:ind w:left="4090" w:hanging="360"/>
      </w:pPr>
    </w:lvl>
    <w:lvl w:ilvl="5" w:tplc="0424001B" w:tentative="1">
      <w:start w:val="1"/>
      <w:numFmt w:val="lowerRoman"/>
      <w:lvlText w:val="%6."/>
      <w:lvlJc w:val="right"/>
      <w:pPr>
        <w:ind w:left="4810" w:hanging="180"/>
      </w:pPr>
    </w:lvl>
    <w:lvl w:ilvl="6" w:tplc="0424000F" w:tentative="1">
      <w:start w:val="1"/>
      <w:numFmt w:val="decimal"/>
      <w:lvlText w:val="%7."/>
      <w:lvlJc w:val="left"/>
      <w:pPr>
        <w:ind w:left="5530" w:hanging="360"/>
      </w:pPr>
    </w:lvl>
    <w:lvl w:ilvl="7" w:tplc="04240019" w:tentative="1">
      <w:start w:val="1"/>
      <w:numFmt w:val="lowerLetter"/>
      <w:lvlText w:val="%8."/>
      <w:lvlJc w:val="left"/>
      <w:pPr>
        <w:ind w:left="6250" w:hanging="360"/>
      </w:pPr>
    </w:lvl>
    <w:lvl w:ilvl="8" w:tplc="0424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516142A"/>
    <w:multiLevelType w:val="hybridMultilevel"/>
    <w:tmpl w:val="6D04AF8C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144DB"/>
    <w:multiLevelType w:val="hybridMultilevel"/>
    <w:tmpl w:val="A3989326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DA23EB"/>
    <w:multiLevelType w:val="hybridMultilevel"/>
    <w:tmpl w:val="1FFA041C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3091B"/>
    <w:multiLevelType w:val="hybridMultilevel"/>
    <w:tmpl w:val="0EBC896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EB5602"/>
    <w:multiLevelType w:val="hybridMultilevel"/>
    <w:tmpl w:val="8A7E7E3C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3E49D0"/>
    <w:multiLevelType w:val="hybridMultilevel"/>
    <w:tmpl w:val="EDE4D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4659C"/>
    <w:multiLevelType w:val="hybridMultilevel"/>
    <w:tmpl w:val="632C1D9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EA30ABD"/>
    <w:multiLevelType w:val="hybridMultilevel"/>
    <w:tmpl w:val="3EF0FFEC"/>
    <w:lvl w:ilvl="0" w:tplc="CF50B2DA">
      <w:start w:val="1420"/>
      <w:numFmt w:val="bullet"/>
      <w:lvlText w:val="-"/>
      <w:lvlJc w:val="left"/>
      <w:pPr>
        <w:ind w:left="42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F194CCF"/>
    <w:multiLevelType w:val="hybridMultilevel"/>
    <w:tmpl w:val="6A943CFA"/>
    <w:lvl w:ilvl="0" w:tplc="A5948F34">
      <w:start w:val="1"/>
      <w:numFmt w:val="decimal"/>
      <w:pStyle w:val="Naslovslik"/>
      <w:lvlText w:val="Slika %1:"/>
      <w:lvlJc w:val="left"/>
      <w:pPr>
        <w:ind w:left="149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74035CA">
      <w:numFmt w:val="bullet"/>
      <w:lvlText w:val="-"/>
      <w:lvlJc w:val="left"/>
      <w:pPr>
        <w:ind w:left="1608" w:hanging="528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A60248"/>
    <w:multiLevelType w:val="hybridMultilevel"/>
    <w:tmpl w:val="79E0FDEA"/>
    <w:lvl w:ilvl="0" w:tplc="7884FE08">
      <w:start w:val="1"/>
      <w:numFmt w:val="upperRoman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F0527"/>
    <w:multiLevelType w:val="hybridMultilevel"/>
    <w:tmpl w:val="BFE6591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EB2AFF"/>
    <w:multiLevelType w:val="hybridMultilevel"/>
    <w:tmpl w:val="8A6AA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C05EAD"/>
    <w:multiLevelType w:val="hybridMultilevel"/>
    <w:tmpl w:val="055A9498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3A76BD"/>
    <w:multiLevelType w:val="hybridMultilevel"/>
    <w:tmpl w:val="EFE6FB8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51CFB"/>
    <w:multiLevelType w:val="hybridMultilevel"/>
    <w:tmpl w:val="DF4017E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A43C57"/>
    <w:multiLevelType w:val="hybridMultilevel"/>
    <w:tmpl w:val="7DBE63B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B37C33"/>
    <w:multiLevelType w:val="hybridMultilevel"/>
    <w:tmpl w:val="04AA2D6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B813FD"/>
    <w:multiLevelType w:val="hybridMultilevel"/>
    <w:tmpl w:val="4A982E30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02D4F"/>
    <w:multiLevelType w:val="hybridMultilevel"/>
    <w:tmpl w:val="66982DD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0E05F1"/>
    <w:multiLevelType w:val="hybridMultilevel"/>
    <w:tmpl w:val="42541F0E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2B31BB"/>
    <w:multiLevelType w:val="hybridMultilevel"/>
    <w:tmpl w:val="3014F63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B7214F"/>
    <w:multiLevelType w:val="hybridMultilevel"/>
    <w:tmpl w:val="371C9B44"/>
    <w:lvl w:ilvl="0" w:tplc="09A448DA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C366F5"/>
    <w:multiLevelType w:val="hybridMultilevel"/>
    <w:tmpl w:val="410CF43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04566"/>
    <w:multiLevelType w:val="hybridMultilevel"/>
    <w:tmpl w:val="4EC2D7D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8DF13D2"/>
    <w:multiLevelType w:val="hybridMultilevel"/>
    <w:tmpl w:val="34D4072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BCE02DF"/>
    <w:multiLevelType w:val="hybridMultilevel"/>
    <w:tmpl w:val="B9466C8A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F4D3CB2"/>
    <w:multiLevelType w:val="hybridMultilevel"/>
    <w:tmpl w:val="A8649C84"/>
    <w:lvl w:ilvl="0" w:tplc="EE9C8F24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7C2B2A"/>
    <w:multiLevelType w:val="hybridMultilevel"/>
    <w:tmpl w:val="4D94832C"/>
    <w:lvl w:ilvl="0" w:tplc="687A6CF6">
      <w:start w:val="14"/>
      <w:numFmt w:val="upperRoman"/>
      <w:lvlText w:val="%1."/>
      <w:lvlJc w:val="left"/>
      <w:pPr>
        <w:ind w:left="1494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87081D"/>
    <w:multiLevelType w:val="hybridMultilevel"/>
    <w:tmpl w:val="5302012C"/>
    <w:lvl w:ilvl="0" w:tplc="FFFFFFFF">
      <w:start w:val="1"/>
      <w:numFmt w:val="decimal"/>
      <w:lvlText w:val="(%1) 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9" w:hanging="360"/>
      </w:pPr>
    </w:lvl>
    <w:lvl w:ilvl="2" w:tplc="FFFFFFFF" w:tentative="1">
      <w:start w:val="1"/>
      <w:numFmt w:val="lowerRoman"/>
      <w:lvlText w:val="%3."/>
      <w:lvlJc w:val="right"/>
      <w:pPr>
        <w:ind w:left="1089" w:hanging="180"/>
      </w:pPr>
    </w:lvl>
    <w:lvl w:ilvl="3" w:tplc="FFFFFFFF" w:tentative="1">
      <w:start w:val="1"/>
      <w:numFmt w:val="decimal"/>
      <w:lvlText w:val="%4."/>
      <w:lvlJc w:val="left"/>
      <w:pPr>
        <w:ind w:left="1809" w:hanging="360"/>
      </w:pPr>
    </w:lvl>
    <w:lvl w:ilvl="4" w:tplc="FFFFFFFF" w:tentative="1">
      <w:start w:val="1"/>
      <w:numFmt w:val="lowerLetter"/>
      <w:lvlText w:val="%5."/>
      <w:lvlJc w:val="left"/>
      <w:pPr>
        <w:ind w:left="2529" w:hanging="360"/>
      </w:pPr>
    </w:lvl>
    <w:lvl w:ilvl="5" w:tplc="FFFFFFFF" w:tentative="1">
      <w:start w:val="1"/>
      <w:numFmt w:val="lowerRoman"/>
      <w:lvlText w:val="%6."/>
      <w:lvlJc w:val="right"/>
      <w:pPr>
        <w:ind w:left="3249" w:hanging="180"/>
      </w:pPr>
    </w:lvl>
    <w:lvl w:ilvl="6" w:tplc="FFFFFFFF" w:tentative="1">
      <w:start w:val="1"/>
      <w:numFmt w:val="decimal"/>
      <w:lvlText w:val="%7."/>
      <w:lvlJc w:val="left"/>
      <w:pPr>
        <w:ind w:left="3969" w:hanging="360"/>
      </w:pPr>
    </w:lvl>
    <w:lvl w:ilvl="7" w:tplc="FFFFFFFF" w:tentative="1">
      <w:start w:val="1"/>
      <w:numFmt w:val="lowerLetter"/>
      <w:lvlText w:val="%8."/>
      <w:lvlJc w:val="left"/>
      <w:pPr>
        <w:ind w:left="4689" w:hanging="360"/>
      </w:pPr>
    </w:lvl>
    <w:lvl w:ilvl="8" w:tplc="FFFFFFFF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1" w15:restartNumberingAfterBreak="0">
    <w:nsid w:val="43B533FE"/>
    <w:multiLevelType w:val="hybridMultilevel"/>
    <w:tmpl w:val="729080F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42493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7CC0E1E"/>
    <w:multiLevelType w:val="hybridMultilevel"/>
    <w:tmpl w:val="7C80DBF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7D44420"/>
    <w:multiLevelType w:val="hybridMultilevel"/>
    <w:tmpl w:val="CDB2AFAA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6C47A4"/>
    <w:multiLevelType w:val="hybridMultilevel"/>
    <w:tmpl w:val="B5A02A3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153103"/>
    <w:multiLevelType w:val="hybridMultilevel"/>
    <w:tmpl w:val="EBBE724C"/>
    <w:lvl w:ilvl="0" w:tplc="04070007">
      <w:start w:val="1"/>
      <w:numFmt w:val="bullet"/>
      <w:lvlText w:val="-"/>
      <w:lvlJc w:val="left"/>
      <w:pPr>
        <w:ind w:left="1851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47" w15:restartNumberingAfterBreak="0">
    <w:nsid w:val="4CA75E8F"/>
    <w:multiLevelType w:val="hybridMultilevel"/>
    <w:tmpl w:val="E04685C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ECB784C"/>
    <w:multiLevelType w:val="hybridMultilevel"/>
    <w:tmpl w:val="2F2634F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CC04DB"/>
    <w:multiLevelType w:val="hybridMultilevel"/>
    <w:tmpl w:val="8356139C"/>
    <w:lvl w:ilvl="0" w:tplc="5C26821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D4D03"/>
    <w:multiLevelType w:val="multilevel"/>
    <w:tmpl w:val="AC583F5C"/>
    <w:lvl w:ilvl="0">
      <w:start w:val="1"/>
      <w:numFmt w:val="decimal"/>
      <w:pStyle w:val="Naslov1"/>
      <w:lvlText w:val="%1."/>
      <w:lvlJc w:val="left"/>
      <w:pPr>
        <w:ind w:left="2486" w:hanging="360"/>
      </w:pPr>
    </w:lvl>
    <w:lvl w:ilvl="1">
      <w:start w:val="1"/>
      <w:numFmt w:val="decimal"/>
      <w:pStyle w:val="Naslov2"/>
      <w:lvlText w:val="%1.%2."/>
      <w:lvlJc w:val="left"/>
      <w:pPr>
        <w:ind w:left="2918" w:hanging="432"/>
      </w:pPr>
      <w:rPr>
        <w:color w:val="526DB0" w:themeColor="accent3"/>
      </w:rPr>
    </w:lvl>
    <w:lvl w:ilvl="2">
      <w:start w:val="1"/>
      <w:numFmt w:val="decimal"/>
      <w:pStyle w:val="Naslov3"/>
      <w:lvlText w:val="%1.%2.%3."/>
      <w:lvlJc w:val="left"/>
      <w:pPr>
        <w:ind w:left="2489" w:hanging="504"/>
      </w:pPr>
      <w:rPr>
        <w:color w:val="0070C0"/>
      </w:rPr>
    </w:lvl>
    <w:lvl w:ilvl="3">
      <w:start w:val="1"/>
      <w:numFmt w:val="decimal"/>
      <w:pStyle w:val="Naslov4"/>
      <w:lvlText w:val="%1.%2.%3.%4."/>
      <w:lvlJc w:val="left"/>
      <w:pPr>
        <w:ind w:left="3854" w:hanging="648"/>
      </w:pPr>
    </w:lvl>
    <w:lvl w:ilvl="4">
      <w:start w:val="1"/>
      <w:numFmt w:val="decimal"/>
      <w:lvlText w:val="%1.%2.%3.%4.%5."/>
      <w:lvlJc w:val="left"/>
      <w:pPr>
        <w:ind w:left="4358" w:hanging="792"/>
      </w:pPr>
    </w:lvl>
    <w:lvl w:ilvl="5">
      <w:start w:val="1"/>
      <w:numFmt w:val="decimal"/>
      <w:lvlText w:val="%1.%2.%3.%4.%5.%6."/>
      <w:lvlJc w:val="left"/>
      <w:pPr>
        <w:ind w:left="4862" w:hanging="936"/>
      </w:pPr>
    </w:lvl>
    <w:lvl w:ilvl="6">
      <w:start w:val="1"/>
      <w:numFmt w:val="decimal"/>
      <w:lvlText w:val="%1.%2.%3.%4.%5.%6.%7."/>
      <w:lvlJc w:val="left"/>
      <w:pPr>
        <w:ind w:left="5366" w:hanging="1080"/>
      </w:pPr>
    </w:lvl>
    <w:lvl w:ilvl="7">
      <w:start w:val="1"/>
      <w:numFmt w:val="decimal"/>
      <w:lvlText w:val="%1.%2.%3.%4.%5.%6.%7.%8."/>
      <w:lvlJc w:val="left"/>
      <w:pPr>
        <w:ind w:left="5870" w:hanging="1224"/>
      </w:pPr>
    </w:lvl>
    <w:lvl w:ilvl="8">
      <w:start w:val="1"/>
      <w:numFmt w:val="decimal"/>
      <w:lvlText w:val="%1.%2.%3.%4.%5.%6.%7.%8.%9."/>
      <w:lvlJc w:val="left"/>
      <w:pPr>
        <w:ind w:left="6446" w:hanging="1440"/>
      </w:pPr>
    </w:lvl>
  </w:abstractNum>
  <w:abstractNum w:abstractNumId="51" w15:restartNumberingAfterBreak="0">
    <w:nsid w:val="52A25D12"/>
    <w:multiLevelType w:val="hybridMultilevel"/>
    <w:tmpl w:val="7A0A661A"/>
    <w:lvl w:ilvl="0" w:tplc="FFFFFFFF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5744E2"/>
    <w:multiLevelType w:val="hybridMultilevel"/>
    <w:tmpl w:val="D61C8CE2"/>
    <w:lvl w:ilvl="0" w:tplc="F5487C5A">
      <w:start w:val="1"/>
      <w:numFmt w:val="ordinal"/>
      <w:lvlText w:val="%1 člen"/>
      <w:lvlJc w:val="center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513A45"/>
    <w:multiLevelType w:val="hybridMultilevel"/>
    <w:tmpl w:val="69E4ADE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37E30"/>
    <w:multiLevelType w:val="hybridMultilevel"/>
    <w:tmpl w:val="74FA33A4"/>
    <w:lvl w:ilvl="0" w:tplc="DB307628">
      <w:numFmt w:val="bullet"/>
      <w:lvlText w:val="-"/>
      <w:lvlJc w:val="left"/>
      <w:pPr>
        <w:ind w:left="1077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569B51EA"/>
    <w:multiLevelType w:val="hybridMultilevel"/>
    <w:tmpl w:val="8788D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A1649E"/>
    <w:multiLevelType w:val="hybridMultilevel"/>
    <w:tmpl w:val="92A095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2D5CB6"/>
    <w:multiLevelType w:val="hybridMultilevel"/>
    <w:tmpl w:val="E0222F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5F5C12"/>
    <w:multiLevelType w:val="hybridMultilevel"/>
    <w:tmpl w:val="BF6E98C6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8F0A7C"/>
    <w:multiLevelType w:val="hybridMultilevel"/>
    <w:tmpl w:val="EABE1BD8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B1A67"/>
    <w:multiLevelType w:val="hybridMultilevel"/>
    <w:tmpl w:val="41188D9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B50177"/>
    <w:multiLevelType w:val="hybridMultilevel"/>
    <w:tmpl w:val="AD94B7D2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DC457F"/>
    <w:multiLevelType w:val="hybridMultilevel"/>
    <w:tmpl w:val="41188D9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D0E32A3"/>
    <w:multiLevelType w:val="hybridMultilevel"/>
    <w:tmpl w:val="BC56BE0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D8A3757"/>
    <w:multiLevelType w:val="hybridMultilevel"/>
    <w:tmpl w:val="9EA840A4"/>
    <w:lvl w:ilvl="0" w:tplc="D02CABEE">
      <w:start w:val="1"/>
      <w:numFmt w:val="decimal"/>
      <w:pStyle w:val="Naslovtabele"/>
      <w:lvlText w:val="Tabela %1: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314FF4"/>
    <w:multiLevelType w:val="hybridMultilevel"/>
    <w:tmpl w:val="10226A20"/>
    <w:lvl w:ilvl="0" w:tplc="459AA3BC">
      <w:start w:val="1"/>
      <w:numFmt w:val="decimal"/>
      <w:lvlText w:val="(%1) "/>
      <w:lvlJc w:val="left"/>
      <w:pPr>
        <w:ind w:left="3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3" w:hanging="360"/>
      </w:pPr>
    </w:lvl>
    <w:lvl w:ilvl="2" w:tplc="0424001B" w:tentative="1">
      <w:start w:val="1"/>
      <w:numFmt w:val="lowerRoman"/>
      <w:lvlText w:val="%3."/>
      <w:lvlJc w:val="right"/>
      <w:pPr>
        <w:ind w:left="1803" w:hanging="180"/>
      </w:pPr>
    </w:lvl>
    <w:lvl w:ilvl="3" w:tplc="0424000F" w:tentative="1">
      <w:start w:val="1"/>
      <w:numFmt w:val="decimal"/>
      <w:lvlText w:val="%4."/>
      <w:lvlJc w:val="left"/>
      <w:pPr>
        <w:ind w:left="2523" w:hanging="360"/>
      </w:pPr>
    </w:lvl>
    <w:lvl w:ilvl="4" w:tplc="04240019" w:tentative="1">
      <w:start w:val="1"/>
      <w:numFmt w:val="lowerLetter"/>
      <w:lvlText w:val="%5."/>
      <w:lvlJc w:val="left"/>
      <w:pPr>
        <w:ind w:left="3243" w:hanging="360"/>
      </w:pPr>
    </w:lvl>
    <w:lvl w:ilvl="5" w:tplc="0424001B" w:tentative="1">
      <w:start w:val="1"/>
      <w:numFmt w:val="lowerRoman"/>
      <w:lvlText w:val="%6."/>
      <w:lvlJc w:val="right"/>
      <w:pPr>
        <w:ind w:left="3963" w:hanging="180"/>
      </w:pPr>
    </w:lvl>
    <w:lvl w:ilvl="6" w:tplc="0424000F" w:tentative="1">
      <w:start w:val="1"/>
      <w:numFmt w:val="decimal"/>
      <w:lvlText w:val="%7."/>
      <w:lvlJc w:val="left"/>
      <w:pPr>
        <w:ind w:left="4683" w:hanging="360"/>
      </w:pPr>
    </w:lvl>
    <w:lvl w:ilvl="7" w:tplc="04240019" w:tentative="1">
      <w:start w:val="1"/>
      <w:numFmt w:val="lowerLetter"/>
      <w:lvlText w:val="%8."/>
      <w:lvlJc w:val="left"/>
      <w:pPr>
        <w:ind w:left="5403" w:hanging="360"/>
      </w:pPr>
    </w:lvl>
    <w:lvl w:ilvl="8" w:tplc="0424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6" w15:restartNumberingAfterBreak="0">
    <w:nsid w:val="5E4A0B0E"/>
    <w:multiLevelType w:val="hybridMultilevel"/>
    <w:tmpl w:val="B5A02A3E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08E74B2"/>
    <w:multiLevelType w:val="hybridMultilevel"/>
    <w:tmpl w:val="F2401E0E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E27755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17D3C9D"/>
    <w:multiLevelType w:val="hybridMultilevel"/>
    <w:tmpl w:val="3C3C539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B4E52"/>
    <w:multiLevelType w:val="hybridMultilevel"/>
    <w:tmpl w:val="C44C33B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DE14B2"/>
    <w:multiLevelType w:val="hybridMultilevel"/>
    <w:tmpl w:val="918C320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7FD2A3B"/>
    <w:multiLevelType w:val="hybridMultilevel"/>
    <w:tmpl w:val="89DE88A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096BBB"/>
    <w:multiLevelType w:val="hybridMultilevel"/>
    <w:tmpl w:val="9FCA9F1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B9079F"/>
    <w:multiLevelType w:val="hybridMultilevel"/>
    <w:tmpl w:val="981CE98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EF03FD"/>
    <w:multiLevelType w:val="hybridMultilevel"/>
    <w:tmpl w:val="4336E482"/>
    <w:lvl w:ilvl="0" w:tplc="1C149764">
      <w:start w:val="1"/>
      <w:numFmt w:val="decimal"/>
      <w:lvlText w:val="Sklop %1: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F078FE"/>
    <w:multiLevelType w:val="hybridMultilevel"/>
    <w:tmpl w:val="0978A81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745167"/>
    <w:multiLevelType w:val="hybridMultilevel"/>
    <w:tmpl w:val="47D8B36E"/>
    <w:lvl w:ilvl="0" w:tplc="8B92CDDC">
      <w:start w:val="1"/>
      <w:numFmt w:val="upperRoman"/>
      <w:pStyle w:val="Pogodbapoglavje"/>
      <w:lvlText w:val="%1. "/>
      <w:lvlJc w:val="left"/>
      <w:pPr>
        <w:ind w:left="720" w:hanging="360"/>
      </w:pPr>
      <w:rPr>
        <w:rFonts w:hint="default"/>
        <w:color w:val="0D0D0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623E0F"/>
    <w:multiLevelType w:val="hybridMultilevel"/>
    <w:tmpl w:val="6AE06E58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AF4487"/>
    <w:multiLevelType w:val="hybridMultilevel"/>
    <w:tmpl w:val="608EC68C"/>
    <w:lvl w:ilvl="0" w:tplc="FFFFFFFF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FB34E6"/>
    <w:multiLevelType w:val="hybridMultilevel"/>
    <w:tmpl w:val="C304FBC8"/>
    <w:lvl w:ilvl="0" w:tplc="09A448DA">
      <w:start w:val="1"/>
      <w:numFmt w:val="decimal"/>
      <w:lvlText w:val="(%1) "/>
      <w:lvlJc w:val="left"/>
      <w:pPr>
        <w:ind w:left="717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52A309D"/>
    <w:multiLevelType w:val="hybridMultilevel"/>
    <w:tmpl w:val="ACA6003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9766D28"/>
    <w:multiLevelType w:val="hybridMultilevel"/>
    <w:tmpl w:val="E222E0E4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2E7486"/>
    <w:multiLevelType w:val="hybridMultilevel"/>
    <w:tmpl w:val="09E88A1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7A0B4D"/>
    <w:multiLevelType w:val="hybridMultilevel"/>
    <w:tmpl w:val="04E40FA6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F362134"/>
    <w:multiLevelType w:val="hybridMultilevel"/>
    <w:tmpl w:val="98E4FC1E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BD5909"/>
    <w:multiLevelType w:val="hybridMultilevel"/>
    <w:tmpl w:val="F53EFBBA"/>
    <w:lvl w:ilvl="0" w:tplc="B816BBB0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205453">
    <w:abstractNumId w:val="50"/>
  </w:num>
  <w:num w:numId="2" w16cid:durableId="687147700">
    <w:abstractNumId w:val="20"/>
  </w:num>
  <w:num w:numId="3" w16cid:durableId="1366062354">
    <w:abstractNumId w:val="64"/>
  </w:num>
  <w:num w:numId="4" w16cid:durableId="774448263">
    <w:abstractNumId w:val="31"/>
  </w:num>
  <w:num w:numId="5" w16cid:durableId="1347514600">
    <w:abstractNumId w:val="70"/>
  </w:num>
  <w:num w:numId="6" w16cid:durableId="1578779857">
    <w:abstractNumId w:val="58"/>
  </w:num>
  <w:num w:numId="7" w16cid:durableId="1158691371">
    <w:abstractNumId w:val="84"/>
  </w:num>
  <w:num w:numId="8" w16cid:durableId="1971546005">
    <w:abstractNumId w:val="4"/>
  </w:num>
  <w:num w:numId="9" w16cid:durableId="1189373765">
    <w:abstractNumId w:val="56"/>
  </w:num>
  <w:num w:numId="10" w16cid:durableId="599263246">
    <w:abstractNumId w:val="6"/>
  </w:num>
  <w:num w:numId="11" w16cid:durableId="429280741">
    <w:abstractNumId w:val="0"/>
  </w:num>
  <w:num w:numId="12" w16cid:durableId="1119177882">
    <w:abstractNumId w:val="9"/>
  </w:num>
  <w:num w:numId="13" w16cid:durableId="340085286">
    <w:abstractNumId w:val="49"/>
  </w:num>
  <w:num w:numId="14" w16cid:durableId="397703033">
    <w:abstractNumId w:val="52"/>
  </w:num>
  <w:num w:numId="15" w16cid:durableId="148863195">
    <w:abstractNumId w:val="12"/>
  </w:num>
  <w:num w:numId="16" w16cid:durableId="1409351971">
    <w:abstractNumId w:val="65"/>
  </w:num>
  <w:num w:numId="17" w16cid:durableId="1158420189">
    <w:abstractNumId w:val="45"/>
  </w:num>
  <w:num w:numId="18" w16cid:durableId="1569992959">
    <w:abstractNumId w:val="36"/>
  </w:num>
  <w:num w:numId="19" w16cid:durableId="2035232541">
    <w:abstractNumId w:val="15"/>
  </w:num>
  <w:num w:numId="20" w16cid:durableId="1970283740">
    <w:abstractNumId w:val="13"/>
  </w:num>
  <w:num w:numId="21" w16cid:durableId="1020162712">
    <w:abstractNumId w:val="22"/>
  </w:num>
  <w:num w:numId="22" w16cid:durableId="1122843959">
    <w:abstractNumId w:val="61"/>
  </w:num>
  <w:num w:numId="23" w16cid:durableId="774524082">
    <w:abstractNumId w:val="42"/>
  </w:num>
  <w:num w:numId="24" w16cid:durableId="1993290129">
    <w:abstractNumId w:val="68"/>
  </w:num>
  <w:num w:numId="25" w16cid:durableId="2094357179">
    <w:abstractNumId w:val="82"/>
  </w:num>
  <w:num w:numId="26" w16cid:durableId="1643658799">
    <w:abstractNumId w:val="35"/>
  </w:num>
  <w:num w:numId="27" w16cid:durableId="1423718873">
    <w:abstractNumId w:val="54"/>
  </w:num>
  <w:num w:numId="28" w16cid:durableId="302084347">
    <w:abstractNumId w:val="59"/>
  </w:num>
  <w:num w:numId="29" w16cid:durableId="1120539478">
    <w:abstractNumId w:val="47"/>
  </w:num>
  <w:num w:numId="30" w16cid:durableId="44839059">
    <w:abstractNumId w:val="81"/>
  </w:num>
  <w:num w:numId="31" w16cid:durableId="1420103368">
    <w:abstractNumId w:val="29"/>
  </w:num>
  <w:num w:numId="32" w16cid:durableId="671295903">
    <w:abstractNumId w:val="75"/>
  </w:num>
  <w:num w:numId="33" w16cid:durableId="1524048313">
    <w:abstractNumId w:val="7"/>
  </w:num>
  <w:num w:numId="34" w16cid:durableId="1607813684">
    <w:abstractNumId w:val="48"/>
  </w:num>
  <w:num w:numId="35" w16cid:durableId="1053846347">
    <w:abstractNumId w:val="60"/>
  </w:num>
  <w:num w:numId="36" w16cid:durableId="1594970087">
    <w:abstractNumId w:val="62"/>
  </w:num>
  <w:num w:numId="37" w16cid:durableId="198982183">
    <w:abstractNumId w:val="78"/>
  </w:num>
  <w:num w:numId="38" w16cid:durableId="881135004">
    <w:abstractNumId w:val="53"/>
  </w:num>
  <w:num w:numId="39" w16cid:durableId="681664514">
    <w:abstractNumId w:val="67"/>
  </w:num>
  <w:num w:numId="40" w16cid:durableId="296110349">
    <w:abstractNumId w:val="74"/>
  </w:num>
  <w:num w:numId="41" w16cid:durableId="2077894847">
    <w:abstractNumId w:val="26"/>
  </w:num>
  <w:num w:numId="42" w16cid:durableId="549923578">
    <w:abstractNumId w:val="83"/>
  </w:num>
  <w:num w:numId="43" w16cid:durableId="945842240">
    <w:abstractNumId w:val="25"/>
  </w:num>
  <w:num w:numId="44" w16cid:durableId="842083573">
    <w:abstractNumId w:val="44"/>
  </w:num>
  <w:num w:numId="45" w16cid:durableId="723331896">
    <w:abstractNumId w:val="73"/>
  </w:num>
  <w:num w:numId="46" w16cid:durableId="1673949480">
    <w:abstractNumId w:val="69"/>
  </w:num>
  <w:num w:numId="47" w16cid:durableId="335153876">
    <w:abstractNumId w:val="8"/>
  </w:num>
  <w:num w:numId="48" w16cid:durableId="149759535">
    <w:abstractNumId w:val="1"/>
  </w:num>
  <w:num w:numId="49" w16cid:durableId="1345131605">
    <w:abstractNumId w:val="30"/>
  </w:num>
  <w:num w:numId="50" w16cid:durableId="1350450628">
    <w:abstractNumId w:val="32"/>
  </w:num>
  <w:num w:numId="51" w16cid:durableId="181748300">
    <w:abstractNumId w:val="24"/>
  </w:num>
  <w:num w:numId="52" w16cid:durableId="956567493">
    <w:abstractNumId w:val="66"/>
  </w:num>
  <w:num w:numId="53" w16cid:durableId="1736538611">
    <w:abstractNumId w:val="41"/>
  </w:num>
  <w:num w:numId="54" w16cid:durableId="914900307">
    <w:abstractNumId w:val="33"/>
  </w:num>
  <w:num w:numId="55" w16cid:durableId="1149131404">
    <w:abstractNumId w:val="80"/>
  </w:num>
  <w:num w:numId="56" w16cid:durableId="11231174">
    <w:abstractNumId w:val="85"/>
  </w:num>
  <w:num w:numId="57" w16cid:durableId="860317356">
    <w:abstractNumId w:val="14"/>
  </w:num>
  <w:num w:numId="58" w16cid:durableId="1405179206">
    <w:abstractNumId w:val="17"/>
  </w:num>
  <w:num w:numId="59" w16cid:durableId="1166018732">
    <w:abstractNumId w:val="57"/>
  </w:num>
  <w:num w:numId="60" w16cid:durableId="1811053603">
    <w:abstractNumId w:val="23"/>
  </w:num>
  <w:num w:numId="61" w16cid:durableId="1744719995">
    <w:abstractNumId w:val="55"/>
  </w:num>
  <w:num w:numId="62" w16cid:durableId="553347321">
    <w:abstractNumId w:val="79"/>
  </w:num>
  <w:num w:numId="63" w16cid:durableId="1112168519">
    <w:abstractNumId w:val="63"/>
  </w:num>
  <w:num w:numId="64" w16cid:durableId="889926913">
    <w:abstractNumId w:val="28"/>
  </w:num>
  <w:num w:numId="65" w16cid:durableId="615916955">
    <w:abstractNumId w:val="34"/>
  </w:num>
  <w:num w:numId="66" w16cid:durableId="1141657414">
    <w:abstractNumId w:val="76"/>
  </w:num>
  <w:num w:numId="67" w16cid:durableId="978076133">
    <w:abstractNumId w:val="27"/>
  </w:num>
  <w:num w:numId="68" w16cid:durableId="1716854965">
    <w:abstractNumId w:val="72"/>
  </w:num>
  <w:num w:numId="69" w16cid:durableId="2121492293">
    <w:abstractNumId w:val="10"/>
  </w:num>
  <w:num w:numId="70" w16cid:durableId="1654480797">
    <w:abstractNumId w:val="19"/>
  </w:num>
  <w:num w:numId="71" w16cid:durableId="2026250366">
    <w:abstractNumId w:val="38"/>
  </w:num>
  <w:num w:numId="72" w16cid:durableId="981470265">
    <w:abstractNumId w:val="18"/>
  </w:num>
  <w:num w:numId="73" w16cid:durableId="582378288">
    <w:abstractNumId w:val="43"/>
  </w:num>
  <w:num w:numId="74" w16cid:durableId="1495341957">
    <w:abstractNumId w:val="71"/>
  </w:num>
  <w:num w:numId="75" w16cid:durableId="2038118242">
    <w:abstractNumId w:val="51"/>
  </w:num>
  <w:num w:numId="76" w16cid:durableId="1595820880">
    <w:abstractNumId w:val="16"/>
  </w:num>
  <w:num w:numId="77" w16cid:durableId="2033139929">
    <w:abstractNumId w:val="2"/>
  </w:num>
  <w:num w:numId="78" w16cid:durableId="1373117935">
    <w:abstractNumId w:val="3"/>
  </w:num>
  <w:num w:numId="79" w16cid:durableId="217404591">
    <w:abstractNumId w:val="46"/>
  </w:num>
  <w:num w:numId="80" w16cid:durableId="1478718318">
    <w:abstractNumId w:val="5"/>
  </w:num>
  <w:num w:numId="81" w16cid:durableId="2143956523">
    <w:abstractNumId w:val="37"/>
  </w:num>
  <w:num w:numId="82" w16cid:durableId="1507666779">
    <w:abstractNumId w:val="86"/>
  </w:num>
  <w:num w:numId="83" w16cid:durableId="1869640044">
    <w:abstractNumId w:val="11"/>
  </w:num>
  <w:num w:numId="84" w16cid:durableId="1831746037">
    <w:abstractNumId w:val="40"/>
  </w:num>
  <w:num w:numId="85" w16cid:durableId="931082709">
    <w:abstractNumId w:val="77"/>
  </w:num>
  <w:num w:numId="86" w16cid:durableId="860167050">
    <w:abstractNumId w:val="21"/>
  </w:num>
  <w:num w:numId="87" w16cid:durableId="1306400053">
    <w:abstractNumId w:val="3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qgGM7l/va3cctbcNPiHpY9POh6hAWrRHdQ2FgYs02Q/ynVNXcSvRLaDZGLJ4ITXtzIoSVJ+WoU+8O8JQsNdeyg==" w:salt="c9qe9MDe5yCDLL5iRWie/g==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98A"/>
    <w:rsid w:val="000024E8"/>
    <w:rsid w:val="00002DDB"/>
    <w:rsid w:val="0000662E"/>
    <w:rsid w:val="00015450"/>
    <w:rsid w:val="000160C6"/>
    <w:rsid w:val="00023DE6"/>
    <w:rsid w:val="000263EB"/>
    <w:rsid w:val="00030BAA"/>
    <w:rsid w:val="0003135E"/>
    <w:rsid w:val="00031DE2"/>
    <w:rsid w:val="00034793"/>
    <w:rsid w:val="000352FA"/>
    <w:rsid w:val="000363FB"/>
    <w:rsid w:val="00043B6D"/>
    <w:rsid w:val="00043F24"/>
    <w:rsid w:val="00050DDE"/>
    <w:rsid w:val="000525C4"/>
    <w:rsid w:val="00054F61"/>
    <w:rsid w:val="00060395"/>
    <w:rsid w:val="00061119"/>
    <w:rsid w:val="00062BD6"/>
    <w:rsid w:val="00064638"/>
    <w:rsid w:val="00066E90"/>
    <w:rsid w:val="00071B06"/>
    <w:rsid w:val="0007629E"/>
    <w:rsid w:val="000829DC"/>
    <w:rsid w:val="00086442"/>
    <w:rsid w:val="00091656"/>
    <w:rsid w:val="0009256E"/>
    <w:rsid w:val="000938FD"/>
    <w:rsid w:val="00095DFF"/>
    <w:rsid w:val="00097ECA"/>
    <w:rsid w:val="000A1842"/>
    <w:rsid w:val="000A2BA4"/>
    <w:rsid w:val="000A2D4D"/>
    <w:rsid w:val="000A5261"/>
    <w:rsid w:val="000A5ABD"/>
    <w:rsid w:val="000B0845"/>
    <w:rsid w:val="000B526F"/>
    <w:rsid w:val="000B79A4"/>
    <w:rsid w:val="000B7A65"/>
    <w:rsid w:val="000C4A54"/>
    <w:rsid w:val="000C4A60"/>
    <w:rsid w:val="000C598A"/>
    <w:rsid w:val="000D1838"/>
    <w:rsid w:val="000D2AF7"/>
    <w:rsid w:val="000D2F84"/>
    <w:rsid w:val="000D3176"/>
    <w:rsid w:val="000D476F"/>
    <w:rsid w:val="000D4BC1"/>
    <w:rsid w:val="000E14D7"/>
    <w:rsid w:val="000E2DCE"/>
    <w:rsid w:val="000E3408"/>
    <w:rsid w:val="000E7701"/>
    <w:rsid w:val="000F23F3"/>
    <w:rsid w:val="000F4424"/>
    <w:rsid w:val="000F55C5"/>
    <w:rsid w:val="000F6162"/>
    <w:rsid w:val="000F7338"/>
    <w:rsid w:val="000F7732"/>
    <w:rsid w:val="001008C5"/>
    <w:rsid w:val="00100F23"/>
    <w:rsid w:val="00101159"/>
    <w:rsid w:val="00102F9D"/>
    <w:rsid w:val="001058DC"/>
    <w:rsid w:val="00110103"/>
    <w:rsid w:val="00110BE1"/>
    <w:rsid w:val="00110DC1"/>
    <w:rsid w:val="00112175"/>
    <w:rsid w:val="0011302C"/>
    <w:rsid w:val="001153C9"/>
    <w:rsid w:val="00115623"/>
    <w:rsid w:val="00120E3C"/>
    <w:rsid w:val="00123A1D"/>
    <w:rsid w:val="00123A5E"/>
    <w:rsid w:val="00124E24"/>
    <w:rsid w:val="001250D8"/>
    <w:rsid w:val="0012591B"/>
    <w:rsid w:val="001316CF"/>
    <w:rsid w:val="001323AB"/>
    <w:rsid w:val="00136F2F"/>
    <w:rsid w:val="00141147"/>
    <w:rsid w:val="00141A8A"/>
    <w:rsid w:val="00141AA9"/>
    <w:rsid w:val="00142E25"/>
    <w:rsid w:val="00154A39"/>
    <w:rsid w:val="00154A86"/>
    <w:rsid w:val="00155710"/>
    <w:rsid w:val="0016039E"/>
    <w:rsid w:val="00161FA8"/>
    <w:rsid w:val="00164AF7"/>
    <w:rsid w:val="00166429"/>
    <w:rsid w:val="001732BC"/>
    <w:rsid w:val="00174593"/>
    <w:rsid w:val="00174970"/>
    <w:rsid w:val="00174ACD"/>
    <w:rsid w:val="00175C28"/>
    <w:rsid w:val="00177CCB"/>
    <w:rsid w:val="00180549"/>
    <w:rsid w:val="00180B86"/>
    <w:rsid w:val="00181A4F"/>
    <w:rsid w:val="00181E68"/>
    <w:rsid w:val="00183A73"/>
    <w:rsid w:val="00184CB1"/>
    <w:rsid w:val="001854F8"/>
    <w:rsid w:val="001918C8"/>
    <w:rsid w:val="00193D34"/>
    <w:rsid w:val="001956A6"/>
    <w:rsid w:val="001A2007"/>
    <w:rsid w:val="001A4012"/>
    <w:rsid w:val="001A48F7"/>
    <w:rsid w:val="001B08BC"/>
    <w:rsid w:val="001B1B46"/>
    <w:rsid w:val="001B244D"/>
    <w:rsid w:val="001B393D"/>
    <w:rsid w:val="001B6537"/>
    <w:rsid w:val="001C39BD"/>
    <w:rsid w:val="001C7D6A"/>
    <w:rsid w:val="001D1288"/>
    <w:rsid w:val="001D2E8E"/>
    <w:rsid w:val="001D33E5"/>
    <w:rsid w:val="001D345C"/>
    <w:rsid w:val="001D4565"/>
    <w:rsid w:val="001D45C6"/>
    <w:rsid w:val="001D5A3B"/>
    <w:rsid w:val="001E1CCA"/>
    <w:rsid w:val="001E1FE3"/>
    <w:rsid w:val="001E455F"/>
    <w:rsid w:val="001E7C73"/>
    <w:rsid w:val="001F2A13"/>
    <w:rsid w:val="001F6144"/>
    <w:rsid w:val="001F6315"/>
    <w:rsid w:val="00200033"/>
    <w:rsid w:val="0021452D"/>
    <w:rsid w:val="00220DE0"/>
    <w:rsid w:val="002212B7"/>
    <w:rsid w:val="00222F54"/>
    <w:rsid w:val="0022306C"/>
    <w:rsid w:val="00224F60"/>
    <w:rsid w:val="0022511B"/>
    <w:rsid w:val="00227286"/>
    <w:rsid w:val="00227948"/>
    <w:rsid w:val="00227D33"/>
    <w:rsid w:val="002310C1"/>
    <w:rsid w:val="0023207A"/>
    <w:rsid w:val="0023237E"/>
    <w:rsid w:val="002336AA"/>
    <w:rsid w:val="00234107"/>
    <w:rsid w:val="00234397"/>
    <w:rsid w:val="00235CE1"/>
    <w:rsid w:val="00241E1B"/>
    <w:rsid w:val="00244FBA"/>
    <w:rsid w:val="002452CD"/>
    <w:rsid w:val="00252215"/>
    <w:rsid w:val="002542FB"/>
    <w:rsid w:val="00254A97"/>
    <w:rsid w:val="0025610F"/>
    <w:rsid w:val="00264138"/>
    <w:rsid w:val="002658C4"/>
    <w:rsid w:val="00266221"/>
    <w:rsid w:val="002703A5"/>
    <w:rsid w:val="00270845"/>
    <w:rsid w:val="0027135A"/>
    <w:rsid w:val="00271BD6"/>
    <w:rsid w:val="00271C95"/>
    <w:rsid w:val="00273C6D"/>
    <w:rsid w:val="00276533"/>
    <w:rsid w:val="00281620"/>
    <w:rsid w:val="00285750"/>
    <w:rsid w:val="0028663D"/>
    <w:rsid w:val="002879EB"/>
    <w:rsid w:val="00291235"/>
    <w:rsid w:val="002915D8"/>
    <w:rsid w:val="00291E92"/>
    <w:rsid w:val="002A0DAE"/>
    <w:rsid w:val="002A4B06"/>
    <w:rsid w:val="002A6E91"/>
    <w:rsid w:val="002A7029"/>
    <w:rsid w:val="002B0B43"/>
    <w:rsid w:val="002B1557"/>
    <w:rsid w:val="002B2882"/>
    <w:rsid w:val="002B2A40"/>
    <w:rsid w:val="002B53AC"/>
    <w:rsid w:val="002B6898"/>
    <w:rsid w:val="002C2096"/>
    <w:rsid w:val="002C224B"/>
    <w:rsid w:val="002C32AC"/>
    <w:rsid w:val="002C3F7F"/>
    <w:rsid w:val="002C6B52"/>
    <w:rsid w:val="002C70DA"/>
    <w:rsid w:val="002D04A0"/>
    <w:rsid w:val="002D0A72"/>
    <w:rsid w:val="002D226D"/>
    <w:rsid w:val="002D3F43"/>
    <w:rsid w:val="002D4B32"/>
    <w:rsid w:val="002D5943"/>
    <w:rsid w:val="002D65A9"/>
    <w:rsid w:val="002D720E"/>
    <w:rsid w:val="002D7C4D"/>
    <w:rsid w:val="002E2C3C"/>
    <w:rsid w:val="002E3277"/>
    <w:rsid w:val="002E6269"/>
    <w:rsid w:val="002E65CA"/>
    <w:rsid w:val="002E6A92"/>
    <w:rsid w:val="002F25A3"/>
    <w:rsid w:val="002F30BA"/>
    <w:rsid w:val="002F3FFE"/>
    <w:rsid w:val="002F5576"/>
    <w:rsid w:val="00301328"/>
    <w:rsid w:val="00302A93"/>
    <w:rsid w:val="00302B91"/>
    <w:rsid w:val="00302DE2"/>
    <w:rsid w:val="0030341C"/>
    <w:rsid w:val="00305921"/>
    <w:rsid w:val="0031117E"/>
    <w:rsid w:val="00312A2D"/>
    <w:rsid w:val="00315F24"/>
    <w:rsid w:val="0031790F"/>
    <w:rsid w:val="00320078"/>
    <w:rsid w:val="00323DB0"/>
    <w:rsid w:val="003259A0"/>
    <w:rsid w:val="0033272B"/>
    <w:rsid w:val="00336637"/>
    <w:rsid w:val="003373F3"/>
    <w:rsid w:val="00340E66"/>
    <w:rsid w:val="0034613E"/>
    <w:rsid w:val="00352081"/>
    <w:rsid w:val="003553C9"/>
    <w:rsid w:val="00356E01"/>
    <w:rsid w:val="003615D4"/>
    <w:rsid w:val="0036490E"/>
    <w:rsid w:val="00365706"/>
    <w:rsid w:val="00373594"/>
    <w:rsid w:val="00380894"/>
    <w:rsid w:val="003820C7"/>
    <w:rsid w:val="0038365D"/>
    <w:rsid w:val="00383E26"/>
    <w:rsid w:val="00385B6D"/>
    <w:rsid w:val="00386C0D"/>
    <w:rsid w:val="00386CE2"/>
    <w:rsid w:val="00392B46"/>
    <w:rsid w:val="00392CD9"/>
    <w:rsid w:val="003951FF"/>
    <w:rsid w:val="00395321"/>
    <w:rsid w:val="00397403"/>
    <w:rsid w:val="00397B55"/>
    <w:rsid w:val="003A0B59"/>
    <w:rsid w:val="003A1250"/>
    <w:rsid w:val="003A16AB"/>
    <w:rsid w:val="003A2188"/>
    <w:rsid w:val="003B229E"/>
    <w:rsid w:val="003B2859"/>
    <w:rsid w:val="003B35A3"/>
    <w:rsid w:val="003B4841"/>
    <w:rsid w:val="003B7A36"/>
    <w:rsid w:val="003B7DB1"/>
    <w:rsid w:val="003B7DCA"/>
    <w:rsid w:val="003C0ACB"/>
    <w:rsid w:val="003C3DEF"/>
    <w:rsid w:val="003C4638"/>
    <w:rsid w:val="003C4C80"/>
    <w:rsid w:val="003D39D5"/>
    <w:rsid w:val="003D47A1"/>
    <w:rsid w:val="003D54AC"/>
    <w:rsid w:val="003D7D7E"/>
    <w:rsid w:val="003E0A07"/>
    <w:rsid w:val="003E1ACF"/>
    <w:rsid w:val="003E42A0"/>
    <w:rsid w:val="003E54BC"/>
    <w:rsid w:val="003F17D4"/>
    <w:rsid w:val="003F1FC3"/>
    <w:rsid w:val="003F5721"/>
    <w:rsid w:val="003F642D"/>
    <w:rsid w:val="00400064"/>
    <w:rsid w:val="004039A7"/>
    <w:rsid w:val="004064CA"/>
    <w:rsid w:val="00407548"/>
    <w:rsid w:val="00413346"/>
    <w:rsid w:val="004164E3"/>
    <w:rsid w:val="0042041D"/>
    <w:rsid w:val="00421DAF"/>
    <w:rsid w:val="00422958"/>
    <w:rsid w:val="00422BBA"/>
    <w:rsid w:val="00423637"/>
    <w:rsid w:val="0042431D"/>
    <w:rsid w:val="004243C6"/>
    <w:rsid w:val="00424720"/>
    <w:rsid w:val="0042732A"/>
    <w:rsid w:val="004332B3"/>
    <w:rsid w:val="00433D2F"/>
    <w:rsid w:val="00434AE7"/>
    <w:rsid w:val="00435D4C"/>
    <w:rsid w:val="00436D62"/>
    <w:rsid w:val="0044061C"/>
    <w:rsid w:val="00440BFF"/>
    <w:rsid w:val="00440FD9"/>
    <w:rsid w:val="0044333A"/>
    <w:rsid w:val="00451A52"/>
    <w:rsid w:val="00452A55"/>
    <w:rsid w:val="00452B99"/>
    <w:rsid w:val="00454AFE"/>
    <w:rsid w:val="00454BE6"/>
    <w:rsid w:val="00456A36"/>
    <w:rsid w:val="00456CD8"/>
    <w:rsid w:val="004617E4"/>
    <w:rsid w:val="00471D97"/>
    <w:rsid w:val="0047202D"/>
    <w:rsid w:val="00472AF8"/>
    <w:rsid w:val="00480C70"/>
    <w:rsid w:val="00481554"/>
    <w:rsid w:val="00483C63"/>
    <w:rsid w:val="00483E15"/>
    <w:rsid w:val="00487499"/>
    <w:rsid w:val="00487981"/>
    <w:rsid w:val="00487AA7"/>
    <w:rsid w:val="00497F6C"/>
    <w:rsid w:val="004B20D4"/>
    <w:rsid w:val="004B2925"/>
    <w:rsid w:val="004B3116"/>
    <w:rsid w:val="004B45B6"/>
    <w:rsid w:val="004C0577"/>
    <w:rsid w:val="004C15E5"/>
    <w:rsid w:val="004C33A4"/>
    <w:rsid w:val="004C4251"/>
    <w:rsid w:val="004C4370"/>
    <w:rsid w:val="004C5B9C"/>
    <w:rsid w:val="004C6F0A"/>
    <w:rsid w:val="004D0BC0"/>
    <w:rsid w:val="004D1560"/>
    <w:rsid w:val="004D1CDC"/>
    <w:rsid w:val="004E00EA"/>
    <w:rsid w:val="004E040F"/>
    <w:rsid w:val="004E40BB"/>
    <w:rsid w:val="004E4261"/>
    <w:rsid w:val="004E53CE"/>
    <w:rsid w:val="004E7EF4"/>
    <w:rsid w:val="004F00F1"/>
    <w:rsid w:val="004F0467"/>
    <w:rsid w:val="004F08B0"/>
    <w:rsid w:val="004F1575"/>
    <w:rsid w:val="004F1A16"/>
    <w:rsid w:val="004F3916"/>
    <w:rsid w:val="004F4411"/>
    <w:rsid w:val="004F796D"/>
    <w:rsid w:val="005003F8"/>
    <w:rsid w:val="00500FA1"/>
    <w:rsid w:val="00501DD2"/>
    <w:rsid w:val="00507612"/>
    <w:rsid w:val="00507827"/>
    <w:rsid w:val="00512CB5"/>
    <w:rsid w:val="00513DD4"/>
    <w:rsid w:val="00515464"/>
    <w:rsid w:val="00515D09"/>
    <w:rsid w:val="005168F7"/>
    <w:rsid w:val="00521ACC"/>
    <w:rsid w:val="00521AD9"/>
    <w:rsid w:val="005262E7"/>
    <w:rsid w:val="0053073A"/>
    <w:rsid w:val="0053329A"/>
    <w:rsid w:val="00533FF1"/>
    <w:rsid w:val="005349FF"/>
    <w:rsid w:val="00543341"/>
    <w:rsid w:val="005438E0"/>
    <w:rsid w:val="00551B19"/>
    <w:rsid w:val="0055230F"/>
    <w:rsid w:val="00552538"/>
    <w:rsid w:val="00556EF0"/>
    <w:rsid w:val="005571A4"/>
    <w:rsid w:val="00557EB6"/>
    <w:rsid w:val="00561E4F"/>
    <w:rsid w:val="00563C91"/>
    <w:rsid w:val="005660A1"/>
    <w:rsid w:val="00566D2E"/>
    <w:rsid w:val="005716E2"/>
    <w:rsid w:val="00576BD7"/>
    <w:rsid w:val="00580482"/>
    <w:rsid w:val="00584981"/>
    <w:rsid w:val="005868F6"/>
    <w:rsid w:val="005875C6"/>
    <w:rsid w:val="00590750"/>
    <w:rsid w:val="005920EA"/>
    <w:rsid w:val="005932FA"/>
    <w:rsid w:val="00593961"/>
    <w:rsid w:val="00594C5D"/>
    <w:rsid w:val="00594EBC"/>
    <w:rsid w:val="00596AB5"/>
    <w:rsid w:val="005A3279"/>
    <w:rsid w:val="005A6038"/>
    <w:rsid w:val="005B32C1"/>
    <w:rsid w:val="005B3DB4"/>
    <w:rsid w:val="005C19E2"/>
    <w:rsid w:val="005C1ED0"/>
    <w:rsid w:val="005C3256"/>
    <w:rsid w:val="005C6137"/>
    <w:rsid w:val="005C7737"/>
    <w:rsid w:val="005C7EAB"/>
    <w:rsid w:val="005D1F92"/>
    <w:rsid w:val="005D29CA"/>
    <w:rsid w:val="005D461D"/>
    <w:rsid w:val="005D5534"/>
    <w:rsid w:val="005E09EE"/>
    <w:rsid w:val="005E0F8E"/>
    <w:rsid w:val="005E38CA"/>
    <w:rsid w:val="005F0521"/>
    <w:rsid w:val="005F24F6"/>
    <w:rsid w:val="005F3778"/>
    <w:rsid w:val="005F379E"/>
    <w:rsid w:val="00600196"/>
    <w:rsid w:val="00600846"/>
    <w:rsid w:val="00604F84"/>
    <w:rsid w:val="00606A22"/>
    <w:rsid w:val="00610D4C"/>
    <w:rsid w:val="00611877"/>
    <w:rsid w:val="00614C77"/>
    <w:rsid w:val="00621487"/>
    <w:rsid w:val="00621DC2"/>
    <w:rsid w:val="006233A1"/>
    <w:rsid w:val="00624FBD"/>
    <w:rsid w:val="0062516D"/>
    <w:rsid w:val="0062630E"/>
    <w:rsid w:val="00631F4E"/>
    <w:rsid w:val="0063461F"/>
    <w:rsid w:val="00634C19"/>
    <w:rsid w:val="00634D0E"/>
    <w:rsid w:val="006356E9"/>
    <w:rsid w:val="00644F1F"/>
    <w:rsid w:val="006459D3"/>
    <w:rsid w:val="006464E5"/>
    <w:rsid w:val="006469BB"/>
    <w:rsid w:val="0065214D"/>
    <w:rsid w:val="00663B32"/>
    <w:rsid w:val="0066498C"/>
    <w:rsid w:val="00671253"/>
    <w:rsid w:val="00675AFF"/>
    <w:rsid w:val="006760C1"/>
    <w:rsid w:val="00677C8B"/>
    <w:rsid w:val="0068612B"/>
    <w:rsid w:val="00686283"/>
    <w:rsid w:val="006869C7"/>
    <w:rsid w:val="006872F3"/>
    <w:rsid w:val="00687874"/>
    <w:rsid w:val="00687D06"/>
    <w:rsid w:val="0069287C"/>
    <w:rsid w:val="00693031"/>
    <w:rsid w:val="0069556E"/>
    <w:rsid w:val="00697C12"/>
    <w:rsid w:val="006A1BC4"/>
    <w:rsid w:val="006A2403"/>
    <w:rsid w:val="006A3625"/>
    <w:rsid w:val="006A3E7B"/>
    <w:rsid w:val="006A4587"/>
    <w:rsid w:val="006B08FF"/>
    <w:rsid w:val="006B46B1"/>
    <w:rsid w:val="006B4AEB"/>
    <w:rsid w:val="006B5594"/>
    <w:rsid w:val="006C1228"/>
    <w:rsid w:val="006C1ED8"/>
    <w:rsid w:val="006C3333"/>
    <w:rsid w:val="006C33F5"/>
    <w:rsid w:val="006C4D2E"/>
    <w:rsid w:val="006D2079"/>
    <w:rsid w:val="006D3075"/>
    <w:rsid w:val="006D6FDF"/>
    <w:rsid w:val="006D79BF"/>
    <w:rsid w:val="006E36F3"/>
    <w:rsid w:val="006E6124"/>
    <w:rsid w:val="006F0B58"/>
    <w:rsid w:val="006F0B68"/>
    <w:rsid w:val="006F248F"/>
    <w:rsid w:val="006F2830"/>
    <w:rsid w:val="006F30AA"/>
    <w:rsid w:val="006F35DF"/>
    <w:rsid w:val="006F439A"/>
    <w:rsid w:val="006F4E7A"/>
    <w:rsid w:val="006F5645"/>
    <w:rsid w:val="006F6AEA"/>
    <w:rsid w:val="006F7422"/>
    <w:rsid w:val="007008D3"/>
    <w:rsid w:val="00700E49"/>
    <w:rsid w:val="00701CD1"/>
    <w:rsid w:val="007043FD"/>
    <w:rsid w:val="00704D59"/>
    <w:rsid w:val="0070609C"/>
    <w:rsid w:val="00711203"/>
    <w:rsid w:val="0071123E"/>
    <w:rsid w:val="00713D2B"/>
    <w:rsid w:val="00716654"/>
    <w:rsid w:val="00716902"/>
    <w:rsid w:val="00716A41"/>
    <w:rsid w:val="00716D0D"/>
    <w:rsid w:val="007170F0"/>
    <w:rsid w:val="00717B74"/>
    <w:rsid w:val="0072349B"/>
    <w:rsid w:val="007300AB"/>
    <w:rsid w:val="00730120"/>
    <w:rsid w:val="00730AF2"/>
    <w:rsid w:val="00731F70"/>
    <w:rsid w:val="00732DA2"/>
    <w:rsid w:val="00734DCE"/>
    <w:rsid w:val="00735DF9"/>
    <w:rsid w:val="007360C4"/>
    <w:rsid w:val="007404D3"/>
    <w:rsid w:val="00742954"/>
    <w:rsid w:val="0074451F"/>
    <w:rsid w:val="0074484A"/>
    <w:rsid w:val="007455F0"/>
    <w:rsid w:val="00746496"/>
    <w:rsid w:val="00747F80"/>
    <w:rsid w:val="00752A5F"/>
    <w:rsid w:val="0075315A"/>
    <w:rsid w:val="00766931"/>
    <w:rsid w:val="00766A60"/>
    <w:rsid w:val="007768CD"/>
    <w:rsid w:val="00780C30"/>
    <w:rsid w:val="00783F90"/>
    <w:rsid w:val="0078408A"/>
    <w:rsid w:val="00787AF7"/>
    <w:rsid w:val="00790253"/>
    <w:rsid w:val="00791CC7"/>
    <w:rsid w:val="0079300D"/>
    <w:rsid w:val="007A0B00"/>
    <w:rsid w:val="007A0DD9"/>
    <w:rsid w:val="007A25FA"/>
    <w:rsid w:val="007A40B5"/>
    <w:rsid w:val="007A533C"/>
    <w:rsid w:val="007A71CC"/>
    <w:rsid w:val="007B0E53"/>
    <w:rsid w:val="007B65ED"/>
    <w:rsid w:val="007C09C6"/>
    <w:rsid w:val="007C0E3A"/>
    <w:rsid w:val="007C0EDD"/>
    <w:rsid w:val="007C2AFA"/>
    <w:rsid w:val="007D0629"/>
    <w:rsid w:val="007D5227"/>
    <w:rsid w:val="007E23C5"/>
    <w:rsid w:val="007E28D9"/>
    <w:rsid w:val="007E3753"/>
    <w:rsid w:val="007E7EB1"/>
    <w:rsid w:val="007F0913"/>
    <w:rsid w:val="007F596F"/>
    <w:rsid w:val="008020CB"/>
    <w:rsid w:val="008056AA"/>
    <w:rsid w:val="00805787"/>
    <w:rsid w:val="00806898"/>
    <w:rsid w:val="008105DE"/>
    <w:rsid w:val="0081223D"/>
    <w:rsid w:val="00813D6C"/>
    <w:rsid w:val="00814953"/>
    <w:rsid w:val="008175B6"/>
    <w:rsid w:val="00820DC1"/>
    <w:rsid w:val="00827B8E"/>
    <w:rsid w:val="00830A8C"/>
    <w:rsid w:val="008320BD"/>
    <w:rsid w:val="00832F6C"/>
    <w:rsid w:val="00833173"/>
    <w:rsid w:val="00833B1E"/>
    <w:rsid w:val="00835C1B"/>
    <w:rsid w:val="00842945"/>
    <w:rsid w:val="00844E99"/>
    <w:rsid w:val="00846380"/>
    <w:rsid w:val="0084766A"/>
    <w:rsid w:val="008507C7"/>
    <w:rsid w:val="00851862"/>
    <w:rsid w:val="00852392"/>
    <w:rsid w:val="00853FD3"/>
    <w:rsid w:val="008579C7"/>
    <w:rsid w:val="00864157"/>
    <w:rsid w:val="00864A73"/>
    <w:rsid w:val="00864D24"/>
    <w:rsid w:val="00865F53"/>
    <w:rsid w:val="00866075"/>
    <w:rsid w:val="00870678"/>
    <w:rsid w:val="00874F59"/>
    <w:rsid w:val="00880385"/>
    <w:rsid w:val="008808F3"/>
    <w:rsid w:val="00880C04"/>
    <w:rsid w:val="00883A7A"/>
    <w:rsid w:val="00883F2E"/>
    <w:rsid w:val="008850F2"/>
    <w:rsid w:val="0089171A"/>
    <w:rsid w:val="0089315F"/>
    <w:rsid w:val="008A23FD"/>
    <w:rsid w:val="008A2AB1"/>
    <w:rsid w:val="008A3A17"/>
    <w:rsid w:val="008A6B8F"/>
    <w:rsid w:val="008A7D3D"/>
    <w:rsid w:val="008B0138"/>
    <w:rsid w:val="008B0A5A"/>
    <w:rsid w:val="008B0A97"/>
    <w:rsid w:val="008B1339"/>
    <w:rsid w:val="008B367F"/>
    <w:rsid w:val="008B7910"/>
    <w:rsid w:val="008C06E1"/>
    <w:rsid w:val="008C0D86"/>
    <w:rsid w:val="008C4B46"/>
    <w:rsid w:val="008C4EA2"/>
    <w:rsid w:val="008C51D2"/>
    <w:rsid w:val="008C6AA3"/>
    <w:rsid w:val="008C6B54"/>
    <w:rsid w:val="008C72A7"/>
    <w:rsid w:val="008C7D1A"/>
    <w:rsid w:val="008D165D"/>
    <w:rsid w:val="008D2CFD"/>
    <w:rsid w:val="008D3456"/>
    <w:rsid w:val="008D55DD"/>
    <w:rsid w:val="008D5F85"/>
    <w:rsid w:val="008D6D60"/>
    <w:rsid w:val="008D7544"/>
    <w:rsid w:val="008D7D54"/>
    <w:rsid w:val="008E378A"/>
    <w:rsid w:val="008E4BC5"/>
    <w:rsid w:val="008E4C87"/>
    <w:rsid w:val="008E6734"/>
    <w:rsid w:val="008E777A"/>
    <w:rsid w:val="008F0276"/>
    <w:rsid w:val="008F1FFC"/>
    <w:rsid w:val="008F4FC3"/>
    <w:rsid w:val="008F53AB"/>
    <w:rsid w:val="008F7D74"/>
    <w:rsid w:val="00900869"/>
    <w:rsid w:val="009024E0"/>
    <w:rsid w:val="00902AD5"/>
    <w:rsid w:val="00906FE6"/>
    <w:rsid w:val="00907C3B"/>
    <w:rsid w:val="009130D6"/>
    <w:rsid w:val="00914F78"/>
    <w:rsid w:val="00916B3E"/>
    <w:rsid w:val="00920B7E"/>
    <w:rsid w:val="0092270B"/>
    <w:rsid w:val="009241A1"/>
    <w:rsid w:val="00924223"/>
    <w:rsid w:val="0093208A"/>
    <w:rsid w:val="00932559"/>
    <w:rsid w:val="009368DE"/>
    <w:rsid w:val="00940651"/>
    <w:rsid w:val="00940B59"/>
    <w:rsid w:val="00941FFE"/>
    <w:rsid w:val="009420E2"/>
    <w:rsid w:val="00942B4A"/>
    <w:rsid w:val="0094320E"/>
    <w:rsid w:val="0094438F"/>
    <w:rsid w:val="00950DAE"/>
    <w:rsid w:val="00951D48"/>
    <w:rsid w:val="00952009"/>
    <w:rsid w:val="009545F8"/>
    <w:rsid w:val="00954F33"/>
    <w:rsid w:val="009576A8"/>
    <w:rsid w:val="009576AA"/>
    <w:rsid w:val="00957AD5"/>
    <w:rsid w:val="009605DD"/>
    <w:rsid w:val="00960A0C"/>
    <w:rsid w:val="00960FEA"/>
    <w:rsid w:val="00963E2F"/>
    <w:rsid w:val="00964438"/>
    <w:rsid w:val="0096654A"/>
    <w:rsid w:val="00967BA7"/>
    <w:rsid w:val="00967D70"/>
    <w:rsid w:val="009721A5"/>
    <w:rsid w:val="009745A7"/>
    <w:rsid w:val="00975A52"/>
    <w:rsid w:val="00981ACA"/>
    <w:rsid w:val="00983CED"/>
    <w:rsid w:val="009874F7"/>
    <w:rsid w:val="009904C7"/>
    <w:rsid w:val="00991171"/>
    <w:rsid w:val="00991410"/>
    <w:rsid w:val="009933BE"/>
    <w:rsid w:val="0099457B"/>
    <w:rsid w:val="00994B0A"/>
    <w:rsid w:val="00995D87"/>
    <w:rsid w:val="00996A61"/>
    <w:rsid w:val="00997A90"/>
    <w:rsid w:val="009A0479"/>
    <w:rsid w:val="009A4C7B"/>
    <w:rsid w:val="009A4D00"/>
    <w:rsid w:val="009B0B12"/>
    <w:rsid w:val="009B6CCC"/>
    <w:rsid w:val="009C2CBE"/>
    <w:rsid w:val="009C52BD"/>
    <w:rsid w:val="009C725D"/>
    <w:rsid w:val="009D0445"/>
    <w:rsid w:val="009D38DE"/>
    <w:rsid w:val="009D3CE3"/>
    <w:rsid w:val="009D4A3A"/>
    <w:rsid w:val="009D60FD"/>
    <w:rsid w:val="009D6B09"/>
    <w:rsid w:val="009E07E9"/>
    <w:rsid w:val="009E0A45"/>
    <w:rsid w:val="009E12DE"/>
    <w:rsid w:val="009F1012"/>
    <w:rsid w:val="009F18CB"/>
    <w:rsid w:val="009F56E5"/>
    <w:rsid w:val="009F6AFD"/>
    <w:rsid w:val="00A019C7"/>
    <w:rsid w:val="00A01D6C"/>
    <w:rsid w:val="00A01DDC"/>
    <w:rsid w:val="00A02DFF"/>
    <w:rsid w:val="00A042C3"/>
    <w:rsid w:val="00A05B7E"/>
    <w:rsid w:val="00A1094E"/>
    <w:rsid w:val="00A11427"/>
    <w:rsid w:val="00A119AB"/>
    <w:rsid w:val="00A121FA"/>
    <w:rsid w:val="00A12A69"/>
    <w:rsid w:val="00A1331E"/>
    <w:rsid w:val="00A13D72"/>
    <w:rsid w:val="00A142BB"/>
    <w:rsid w:val="00A14FC8"/>
    <w:rsid w:val="00A15116"/>
    <w:rsid w:val="00A16367"/>
    <w:rsid w:val="00A21F38"/>
    <w:rsid w:val="00A22DB4"/>
    <w:rsid w:val="00A23B0C"/>
    <w:rsid w:val="00A26A2F"/>
    <w:rsid w:val="00A31A43"/>
    <w:rsid w:val="00A36FEA"/>
    <w:rsid w:val="00A4198F"/>
    <w:rsid w:val="00A42F5F"/>
    <w:rsid w:val="00A44106"/>
    <w:rsid w:val="00A45741"/>
    <w:rsid w:val="00A457BF"/>
    <w:rsid w:val="00A479A4"/>
    <w:rsid w:val="00A51531"/>
    <w:rsid w:val="00A53A1E"/>
    <w:rsid w:val="00A55AFC"/>
    <w:rsid w:val="00A57C02"/>
    <w:rsid w:val="00A57C47"/>
    <w:rsid w:val="00A617A8"/>
    <w:rsid w:val="00A65ADD"/>
    <w:rsid w:val="00A667E8"/>
    <w:rsid w:val="00A70766"/>
    <w:rsid w:val="00A82029"/>
    <w:rsid w:val="00A84434"/>
    <w:rsid w:val="00A86591"/>
    <w:rsid w:val="00A94797"/>
    <w:rsid w:val="00A94BD7"/>
    <w:rsid w:val="00A94C10"/>
    <w:rsid w:val="00A9796F"/>
    <w:rsid w:val="00AA1D88"/>
    <w:rsid w:val="00AA2AB1"/>
    <w:rsid w:val="00AA3314"/>
    <w:rsid w:val="00AA6272"/>
    <w:rsid w:val="00AB4E02"/>
    <w:rsid w:val="00AB53E8"/>
    <w:rsid w:val="00AB719F"/>
    <w:rsid w:val="00AC3042"/>
    <w:rsid w:val="00AC3753"/>
    <w:rsid w:val="00AC5E50"/>
    <w:rsid w:val="00AD496B"/>
    <w:rsid w:val="00AE0A8D"/>
    <w:rsid w:val="00AE1464"/>
    <w:rsid w:val="00AE25E1"/>
    <w:rsid w:val="00AE33FF"/>
    <w:rsid w:val="00AE416B"/>
    <w:rsid w:val="00AE42CC"/>
    <w:rsid w:val="00AE740F"/>
    <w:rsid w:val="00AF00E0"/>
    <w:rsid w:val="00AF26FF"/>
    <w:rsid w:val="00AF42F9"/>
    <w:rsid w:val="00AF66B8"/>
    <w:rsid w:val="00AF7BA7"/>
    <w:rsid w:val="00B01EAD"/>
    <w:rsid w:val="00B0400C"/>
    <w:rsid w:val="00B06408"/>
    <w:rsid w:val="00B10761"/>
    <w:rsid w:val="00B11B5F"/>
    <w:rsid w:val="00B11EDD"/>
    <w:rsid w:val="00B13158"/>
    <w:rsid w:val="00B152F4"/>
    <w:rsid w:val="00B1549D"/>
    <w:rsid w:val="00B16E4A"/>
    <w:rsid w:val="00B21FBF"/>
    <w:rsid w:val="00B24803"/>
    <w:rsid w:val="00B260EB"/>
    <w:rsid w:val="00B2781B"/>
    <w:rsid w:val="00B27EC9"/>
    <w:rsid w:val="00B31391"/>
    <w:rsid w:val="00B31B93"/>
    <w:rsid w:val="00B32151"/>
    <w:rsid w:val="00B32D24"/>
    <w:rsid w:val="00B3628B"/>
    <w:rsid w:val="00B36DD2"/>
    <w:rsid w:val="00B43E5E"/>
    <w:rsid w:val="00B47D7B"/>
    <w:rsid w:val="00B47E6C"/>
    <w:rsid w:val="00B500D9"/>
    <w:rsid w:val="00B5391C"/>
    <w:rsid w:val="00B5764F"/>
    <w:rsid w:val="00B60094"/>
    <w:rsid w:val="00B60333"/>
    <w:rsid w:val="00B6104E"/>
    <w:rsid w:val="00B62E61"/>
    <w:rsid w:val="00B63865"/>
    <w:rsid w:val="00B6386E"/>
    <w:rsid w:val="00B65512"/>
    <w:rsid w:val="00B65C5F"/>
    <w:rsid w:val="00B66959"/>
    <w:rsid w:val="00B71C38"/>
    <w:rsid w:val="00B7380E"/>
    <w:rsid w:val="00B76E07"/>
    <w:rsid w:val="00B76F0B"/>
    <w:rsid w:val="00B77B4F"/>
    <w:rsid w:val="00B81AE9"/>
    <w:rsid w:val="00B81EE2"/>
    <w:rsid w:val="00B82E00"/>
    <w:rsid w:val="00B86C0A"/>
    <w:rsid w:val="00B86E25"/>
    <w:rsid w:val="00B9110D"/>
    <w:rsid w:val="00B913BA"/>
    <w:rsid w:val="00B91806"/>
    <w:rsid w:val="00B97BD1"/>
    <w:rsid w:val="00BA1242"/>
    <w:rsid w:val="00BA20E6"/>
    <w:rsid w:val="00BA5357"/>
    <w:rsid w:val="00BB1BDC"/>
    <w:rsid w:val="00BB3E9F"/>
    <w:rsid w:val="00BB4A45"/>
    <w:rsid w:val="00BB5EF6"/>
    <w:rsid w:val="00BB6CBF"/>
    <w:rsid w:val="00BB7BB0"/>
    <w:rsid w:val="00BC2DFE"/>
    <w:rsid w:val="00BC7746"/>
    <w:rsid w:val="00BD5169"/>
    <w:rsid w:val="00BD5925"/>
    <w:rsid w:val="00BF0F57"/>
    <w:rsid w:val="00BF1CC0"/>
    <w:rsid w:val="00BF2944"/>
    <w:rsid w:val="00BF2CA9"/>
    <w:rsid w:val="00BF496D"/>
    <w:rsid w:val="00BF685C"/>
    <w:rsid w:val="00BF6945"/>
    <w:rsid w:val="00BF6FF1"/>
    <w:rsid w:val="00BF7C22"/>
    <w:rsid w:val="00C00B79"/>
    <w:rsid w:val="00C00D95"/>
    <w:rsid w:val="00C03AAE"/>
    <w:rsid w:val="00C06272"/>
    <w:rsid w:val="00C06BD1"/>
    <w:rsid w:val="00C10266"/>
    <w:rsid w:val="00C13D67"/>
    <w:rsid w:val="00C164CE"/>
    <w:rsid w:val="00C16A38"/>
    <w:rsid w:val="00C16CC1"/>
    <w:rsid w:val="00C25497"/>
    <w:rsid w:val="00C31063"/>
    <w:rsid w:val="00C3443E"/>
    <w:rsid w:val="00C366D7"/>
    <w:rsid w:val="00C366E0"/>
    <w:rsid w:val="00C3739C"/>
    <w:rsid w:val="00C37DE6"/>
    <w:rsid w:val="00C4179A"/>
    <w:rsid w:val="00C41E20"/>
    <w:rsid w:val="00C4525B"/>
    <w:rsid w:val="00C518A2"/>
    <w:rsid w:val="00C53D51"/>
    <w:rsid w:val="00C552FD"/>
    <w:rsid w:val="00C570A4"/>
    <w:rsid w:val="00C5747D"/>
    <w:rsid w:val="00C65CD7"/>
    <w:rsid w:val="00C66811"/>
    <w:rsid w:val="00C66F06"/>
    <w:rsid w:val="00C70DC7"/>
    <w:rsid w:val="00C71038"/>
    <w:rsid w:val="00C747CB"/>
    <w:rsid w:val="00C74C44"/>
    <w:rsid w:val="00C80087"/>
    <w:rsid w:val="00C80CC2"/>
    <w:rsid w:val="00C80D1E"/>
    <w:rsid w:val="00C817ED"/>
    <w:rsid w:val="00C873BF"/>
    <w:rsid w:val="00C8750E"/>
    <w:rsid w:val="00C905F0"/>
    <w:rsid w:val="00C9225A"/>
    <w:rsid w:val="00C957B7"/>
    <w:rsid w:val="00C9607B"/>
    <w:rsid w:val="00C97C11"/>
    <w:rsid w:val="00CA0CEC"/>
    <w:rsid w:val="00CA5242"/>
    <w:rsid w:val="00CA54E3"/>
    <w:rsid w:val="00CA70B3"/>
    <w:rsid w:val="00CB06FB"/>
    <w:rsid w:val="00CB2C8D"/>
    <w:rsid w:val="00CB6610"/>
    <w:rsid w:val="00CC05EA"/>
    <w:rsid w:val="00CC4206"/>
    <w:rsid w:val="00CC47EF"/>
    <w:rsid w:val="00CC4BD0"/>
    <w:rsid w:val="00CC6725"/>
    <w:rsid w:val="00CC6C80"/>
    <w:rsid w:val="00CD396A"/>
    <w:rsid w:val="00CD45C0"/>
    <w:rsid w:val="00CD5128"/>
    <w:rsid w:val="00CD5941"/>
    <w:rsid w:val="00CD63D4"/>
    <w:rsid w:val="00CD7E1C"/>
    <w:rsid w:val="00CE04F4"/>
    <w:rsid w:val="00CE0D76"/>
    <w:rsid w:val="00CE3B3B"/>
    <w:rsid w:val="00CE48AD"/>
    <w:rsid w:val="00CE5C9F"/>
    <w:rsid w:val="00CE64EE"/>
    <w:rsid w:val="00CF0942"/>
    <w:rsid w:val="00CF1409"/>
    <w:rsid w:val="00CF2C2D"/>
    <w:rsid w:val="00CF359F"/>
    <w:rsid w:val="00D027F6"/>
    <w:rsid w:val="00D0305C"/>
    <w:rsid w:val="00D066EE"/>
    <w:rsid w:val="00D077DD"/>
    <w:rsid w:val="00D07AA5"/>
    <w:rsid w:val="00D11ED9"/>
    <w:rsid w:val="00D1236A"/>
    <w:rsid w:val="00D1257D"/>
    <w:rsid w:val="00D12ABF"/>
    <w:rsid w:val="00D15064"/>
    <w:rsid w:val="00D21C14"/>
    <w:rsid w:val="00D22016"/>
    <w:rsid w:val="00D22D98"/>
    <w:rsid w:val="00D24F50"/>
    <w:rsid w:val="00D31E0F"/>
    <w:rsid w:val="00D32D3E"/>
    <w:rsid w:val="00D347E5"/>
    <w:rsid w:val="00D409FC"/>
    <w:rsid w:val="00D40AEA"/>
    <w:rsid w:val="00D42826"/>
    <w:rsid w:val="00D45114"/>
    <w:rsid w:val="00D4533F"/>
    <w:rsid w:val="00D45912"/>
    <w:rsid w:val="00D461D1"/>
    <w:rsid w:val="00D50869"/>
    <w:rsid w:val="00D5335E"/>
    <w:rsid w:val="00D5372A"/>
    <w:rsid w:val="00D53D2F"/>
    <w:rsid w:val="00D63D46"/>
    <w:rsid w:val="00D63E0B"/>
    <w:rsid w:val="00D64613"/>
    <w:rsid w:val="00D659B1"/>
    <w:rsid w:val="00D6644D"/>
    <w:rsid w:val="00D6698F"/>
    <w:rsid w:val="00D66D7D"/>
    <w:rsid w:val="00D703D9"/>
    <w:rsid w:val="00D7414B"/>
    <w:rsid w:val="00D77ECB"/>
    <w:rsid w:val="00D80F12"/>
    <w:rsid w:val="00D83CC7"/>
    <w:rsid w:val="00D86503"/>
    <w:rsid w:val="00D86722"/>
    <w:rsid w:val="00D86C62"/>
    <w:rsid w:val="00D9005E"/>
    <w:rsid w:val="00D91914"/>
    <w:rsid w:val="00D95AD0"/>
    <w:rsid w:val="00D95AEA"/>
    <w:rsid w:val="00DA0787"/>
    <w:rsid w:val="00DA39E3"/>
    <w:rsid w:val="00DB0DBA"/>
    <w:rsid w:val="00DB1A20"/>
    <w:rsid w:val="00DB23C8"/>
    <w:rsid w:val="00DB2832"/>
    <w:rsid w:val="00DB2EF7"/>
    <w:rsid w:val="00DB4737"/>
    <w:rsid w:val="00DB59C4"/>
    <w:rsid w:val="00DB683C"/>
    <w:rsid w:val="00DC116E"/>
    <w:rsid w:val="00DC3AFF"/>
    <w:rsid w:val="00DC6EBB"/>
    <w:rsid w:val="00DD19BD"/>
    <w:rsid w:val="00DD3E11"/>
    <w:rsid w:val="00DD42F2"/>
    <w:rsid w:val="00DD44B7"/>
    <w:rsid w:val="00DD49B1"/>
    <w:rsid w:val="00DE263A"/>
    <w:rsid w:val="00DE3066"/>
    <w:rsid w:val="00DE399E"/>
    <w:rsid w:val="00DE3C20"/>
    <w:rsid w:val="00DE4558"/>
    <w:rsid w:val="00DE7AF6"/>
    <w:rsid w:val="00DF42DF"/>
    <w:rsid w:val="00E02F6B"/>
    <w:rsid w:val="00E06755"/>
    <w:rsid w:val="00E13CB6"/>
    <w:rsid w:val="00E14E63"/>
    <w:rsid w:val="00E156E8"/>
    <w:rsid w:val="00E15778"/>
    <w:rsid w:val="00E16666"/>
    <w:rsid w:val="00E2206C"/>
    <w:rsid w:val="00E2692C"/>
    <w:rsid w:val="00E269AC"/>
    <w:rsid w:val="00E27D4E"/>
    <w:rsid w:val="00E27EF3"/>
    <w:rsid w:val="00E30AC3"/>
    <w:rsid w:val="00E31226"/>
    <w:rsid w:val="00E351D2"/>
    <w:rsid w:val="00E35B11"/>
    <w:rsid w:val="00E36A19"/>
    <w:rsid w:val="00E36C33"/>
    <w:rsid w:val="00E372A3"/>
    <w:rsid w:val="00E42E7F"/>
    <w:rsid w:val="00E54B09"/>
    <w:rsid w:val="00E5571B"/>
    <w:rsid w:val="00E61262"/>
    <w:rsid w:val="00E621F0"/>
    <w:rsid w:val="00E6288A"/>
    <w:rsid w:val="00E656EF"/>
    <w:rsid w:val="00E675AE"/>
    <w:rsid w:val="00E70709"/>
    <w:rsid w:val="00E70962"/>
    <w:rsid w:val="00E7132E"/>
    <w:rsid w:val="00E72902"/>
    <w:rsid w:val="00E7327B"/>
    <w:rsid w:val="00E76523"/>
    <w:rsid w:val="00E76776"/>
    <w:rsid w:val="00E76BDB"/>
    <w:rsid w:val="00E7782E"/>
    <w:rsid w:val="00E81689"/>
    <w:rsid w:val="00E842F2"/>
    <w:rsid w:val="00E90BAC"/>
    <w:rsid w:val="00E9223C"/>
    <w:rsid w:val="00E93FB7"/>
    <w:rsid w:val="00EA0FCE"/>
    <w:rsid w:val="00EA0FF5"/>
    <w:rsid w:val="00EA1115"/>
    <w:rsid w:val="00EA4942"/>
    <w:rsid w:val="00EA631E"/>
    <w:rsid w:val="00EB01DD"/>
    <w:rsid w:val="00EB2F36"/>
    <w:rsid w:val="00EB527F"/>
    <w:rsid w:val="00EB5F4F"/>
    <w:rsid w:val="00EC1495"/>
    <w:rsid w:val="00EC39E0"/>
    <w:rsid w:val="00EC5571"/>
    <w:rsid w:val="00EC569A"/>
    <w:rsid w:val="00ED04A4"/>
    <w:rsid w:val="00ED1345"/>
    <w:rsid w:val="00ED40AF"/>
    <w:rsid w:val="00ED67AB"/>
    <w:rsid w:val="00EE2321"/>
    <w:rsid w:val="00EE2931"/>
    <w:rsid w:val="00EE3B2A"/>
    <w:rsid w:val="00EE6D73"/>
    <w:rsid w:val="00EE778A"/>
    <w:rsid w:val="00EF0522"/>
    <w:rsid w:val="00EF094C"/>
    <w:rsid w:val="00EF18E7"/>
    <w:rsid w:val="00EF56F9"/>
    <w:rsid w:val="00EF618A"/>
    <w:rsid w:val="00EF708B"/>
    <w:rsid w:val="00F02193"/>
    <w:rsid w:val="00F10C87"/>
    <w:rsid w:val="00F115C3"/>
    <w:rsid w:val="00F129FE"/>
    <w:rsid w:val="00F12F91"/>
    <w:rsid w:val="00F133DA"/>
    <w:rsid w:val="00F14410"/>
    <w:rsid w:val="00F15A00"/>
    <w:rsid w:val="00F17FE6"/>
    <w:rsid w:val="00F223FD"/>
    <w:rsid w:val="00F22ECA"/>
    <w:rsid w:val="00F237CA"/>
    <w:rsid w:val="00F259D4"/>
    <w:rsid w:val="00F31B28"/>
    <w:rsid w:val="00F334B5"/>
    <w:rsid w:val="00F33CEE"/>
    <w:rsid w:val="00F33E4F"/>
    <w:rsid w:val="00F34A9C"/>
    <w:rsid w:val="00F37FE9"/>
    <w:rsid w:val="00F408FF"/>
    <w:rsid w:val="00F41902"/>
    <w:rsid w:val="00F42CE4"/>
    <w:rsid w:val="00F44D2C"/>
    <w:rsid w:val="00F450E2"/>
    <w:rsid w:val="00F45751"/>
    <w:rsid w:val="00F4602F"/>
    <w:rsid w:val="00F52D76"/>
    <w:rsid w:val="00F531E4"/>
    <w:rsid w:val="00F53234"/>
    <w:rsid w:val="00F60F0A"/>
    <w:rsid w:val="00F67929"/>
    <w:rsid w:val="00F70570"/>
    <w:rsid w:val="00F7489A"/>
    <w:rsid w:val="00F74BC6"/>
    <w:rsid w:val="00F74DB0"/>
    <w:rsid w:val="00F7732C"/>
    <w:rsid w:val="00F778F3"/>
    <w:rsid w:val="00F83F55"/>
    <w:rsid w:val="00F84065"/>
    <w:rsid w:val="00F90B61"/>
    <w:rsid w:val="00F91825"/>
    <w:rsid w:val="00F935E0"/>
    <w:rsid w:val="00F94DFA"/>
    <w:rsid w:val="00F955A7"/>
    <w:rsid w:val="00F96E48"/>
    <w:rsid w:val="00F96F2F"/>
    <w:rsid w:val="00FA0F54"/>
    <w:rsid w:val="00FA29B4"/>
    <w:rsid w:val="00FA3035"/>
    <w:rsid w:val="00FB198A"/>
    <w:rsid w:val="00FB58CD"/>
    <w:rsid w:val="00FB5E56"/>
    <w:rsid w:val="00FC2775"/>
    <w:rsid w:val="00FC44DF"/>
    <w:rsid w:val="00FC4A5A"/>
    <w:rsid w:val="00FD1C58"/>
    <w:rsid w:val="00FD4A04"/>
    <w:rsid w:val="00FD5806"/>
    <w:rsid w:val="00FD622E"/>
    <w:rsid w:val="00FD6A3E"/>
    <w:rsid w:val="00FE0BF7"/>
    <w:rsid w:val="00FE1EA1"/>
    <w:rsid w:val="00FE2DE9"/>
    <w:rsid w:val="00FE3054"/>
    <w:rsid w:val="00FE36EE"/>
    <w:rsid w:val="00FE7E6E"/>
    <w:rsid w:val="00FF03BE"/>
    <w:rsid w:val="00FF2858"/>
    <w:rsid w:val="00FF2C94"/>
    <w:rsid w:val="00FF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F0465"/>
  <w15:docId w15:val="{5FA2384D-1955-4991-9045-F05C24E1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88" w:lineRule="auto"/>
    </w:pPr>
  </w:style>
  <w:style w:type="paragraph" w:styleId="Naslov1">
    <w:name w:val="heading 1"/>
    <w:basedOn w:val="Naslov"/>
    <w:next w:val="Navaden"/>
    <w:link w:val="Naslov1Znak"/>
    <w:qFormat/>
    <w:rsid w:val="0027135A"/>
    <w:pPr>
      <w:pageBreakBefore/>
      <w:numPr>
        <w:numId w:val="1"/>
      </w:numPr>
      <w:spacing w:after="240"/>
      <w:ind w:left="357" w:hanging="357"/>
      <w:outlineLvl w:val="0"/>
    </w:pPr>
  </w:style>
  <w:style w:type="paragraph" w:styleId="Naslov2">
    <w:name w:val="heading 2"/>
    <w:aliases w:val="Heading 2 Char1,Heading 2 Char Char"/>
    <w:basedOn w:val="Naslov"/>
    <w:next w:val="Navaden"/>
    <w:link w:val="Naslov2Znak"/>
    <w:unhideWhenUsed/>
    <w:qFormat/>
    <w:rsid w:val="00E7782E"/>
    <w:pPr>
      <w:numPr>
        <w:ilvl w:val="1"/>
        <w:numId w:val="1"/>
      </w:numPr>
      <w:spacing w:before="240" w:after="240"/>
      <w:ind w:left="720" w:hanging="720"/>
      <w:outlineLvl w:val="1"/>
    </w:pPr>
    <w:rPr>
      <w:color w:val="526DB0" w:themeColor="accent3"/>
      <w:sz w:val="36"/>
      <w:szCs w:val="36"/>
    </w:rPr>
  </w:style>
  <w:style w:type="paragraph" w:styleId="Naslov3">
    <w:name w:val="heading 3"/>
    <w:aliases w:val="Heading 3 Char"/>
    <w:basedOn w:val="Naslov2"/>
    <w:next w:val="Navaden"/>
    <w:link w:val="Naslov3Znak"/>
    <w:unhideWhenUsed/>
    <w:qFormat/>
    <w:rsid w:val="00CC4BD0"/>
    <w:pPr>
      <w:keepNext/>
      <w:numPr>
        <w:ilvl w:val="2"/>
      </w:numPr>
      <w:tabs>
        <w:tab w:val="left" w:pos="1134"/>
      </w:tabs>
      <w:ind w:left="505" w:hanging="505"/>
      <w:outlineLvl w:val="2"/>
    </w:pPr>
    <w:rPr>
      <w:caps w:val="0"/>
      <w:color w:val="0070C0"/>
      <w:sz w:val="32"/>
      <w:szCs w:val="32"/>
    </w:rPr>
  </w:style>
  <w:style w:type="paragraph" w:styleId="Naslov4">
    <w:name w:val="heading 4"/>
    <w:basedOn w:val="Naslov3"/>
    <w:next w:val="Navaden"/>
    <w:link w:val="Naslov4Znak"/>
    <w:unhideWhenUsed/>
    <w:qFormat/>
    <w:rsid w:val="00100F23"/>
    <w:pPr>
      <w:numPr>
        <w:ilvl w:val="3"/>
      </w:numPr>
      <w:ind w:left="1003" w:hanging="646"/>
      <w:outlineLvl w:val="3"/>
    </w:pPr>
    <w:rPr>
      <w:color w:val="808080" w:themeColor="background1" w:themeShade="80"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7135A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2Znak">
    <w:name w:val="Naslov 2 Znak"/>
    <w:aliases w:val="Heading 2 Char1 Znak,Heading 2 Char Char Znak"/>
    <w:basedOn w:val="Privzetapisavaodstavka"/>
    <w:link w:val="Naslov2"/>
    <w:rsid w:val="00E7782E"/>
    <w:rPr>
      <w:rFonts w:asciiTheme="majorHAnsi" w:eastAsiaTheme="majorEastAsia" w:hAnsiTheme="majorHAnsi" w:cstheme="majorBidi"/>
      <w:caps/>
      <w:color w:val="526DB0" w:themeColor="accent3"/>
      <w:spacing w:val="-20"/>
      <w:kern w:val="28"/>
      <w:sz w:val="36"/>
      <w:szCs w:val="36"/>
    </w:rPr>
  </w:style>
  <w:style w:type="character" w:customStyle="1" w:styleId="Naslov3Znak">
    <w:name w:val="Naslov 3 Znak"/>
    <w:aliases w:val="Heading 3 Char Znak"/>
    <w:basedOn w:val="Privzetapisavaodstavka"/>
    <w:link w:val="Naslov3"/>
    <w:rsid w:val="00CC4BD0"/>
    <w:rPr>
      <w:rFonts w:asciiTheme="majorHAnsi" w:eastAsiaTheme="majorEastAsia" w:hAnsiTheme="majorHAnsi" w:cstheme="majorBidi"/>
      <w:color w:val="0070C0"/>
      <w:spacing w:val="-20"/>
      <w:kern w:val="28"/>
      <w:sz w:val="32"/>
      <w:szCs w:val="32"/>
    </w:rPr>
  </w:style>
  <w:style w:type="character" w:customStyle="1" w:styleId="Naslov4Znak">
    <w:name w:val="Naslov 4 Znak"/>
    <w:basedOn w:val="Privzetapisavaodstavka"/>
    <w:link w:val="Naslov4"/>
    <w:rsid w:val="00100F23"/>
    <w:rPr>
      <w:rFonts w:asciiTheme="majorHAnsi" w:eastAsiaTheme="majorEastAsia" w:hAnsiTheme="majorHAnsi" w:cstheme="majorBidi"/>
      <w:color w:val="808080" w:themeColor="background1" w:themeShade="80"/>
      <w:spacing w:val="-20"/>
      <w:kern w:val="28"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Naslov8Znak">
    <w:name w:val="Naslov 8 Znak"/>
    <w:basedOn w:val="Privzetapisavaodstavka"/>
    <w:link w:val="Naslov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Napis">
    <w:name w:val="caption"/>
    <w:basedOn w:val="Navaden"/>
    <w:next w:val="Navaden"/>
    <w:uiPriority w:val="35"/>
    <w:unhideWhenUsed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rsid w:val="00614C77"/>
    <w:pPr>
      <w:spacing w:before="12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Znak">
    <w:name w:val="Naslov Znak"/>
    <w:basedOn w:val="Privzetapisavaodstavka"/>
    <w:link w:val="Naslov"/>
    <w:uiPriority w:val="10"/>
    <w:rsid w:val="00614C77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paragraph" w:styleId="Podnaslov">
    <w:name w:val="Subtitle"/>
    <w:basedOn w:val="Navaden"/>
    <w:next w:val="Navaden"/>
    <w:link w:val="PodnaslovZnak"/>
    <w:uiPriority w:val="11"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Poudarek">
    <w:name w:val="Emphasis"/>
    <w:basedOn w:val="Privzetapisavaodstavka"/>
    <w:uiPriority w:val="20"/>
    <w:rPr>
      <w:i/>
      <w:iCs/>
    </w:rPr>
  </w:style>
  <w:style w:type="paragraph" w:styleId="Brezrazmikov">
    <w:name w:val="No Spacing"/>
    <w:link w:val="BrezrazmikovZnak"/>
    <w:uiPriority w:val="1"/>
    <w:qFormat/>
    <w:rsid w:val="00F60F0A"/>
    <w:pPr>
      <w:spacing w:after="0" w:line="240" w:lineRule="auto"/>
      <w:jc w:val="both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F60F0A"/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7A7A7A" w:themeColor="accent1"/>
      <w:sz w:val="28"/>
    </w:rPr>
  </w:style>
  <w:style w:type="paragraph" w:styleId="Intenzivencitat">
    <w:name w:val="Intense Quote"/>
    <w:basedOn w:val="Navaden"/>
    <w:next w:val="Navaden"/>
    <w:link w:val="IntenzivencitatZnak"/>
    <w:uiPriority w:val="30"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b/>
      <w:bCs/>
      <w:i/>
      <w:iCs/>
      <w:color w:val="7F7F7F" w:themeColor="text1" w:themeTint="80"/>
      <w:sz w:val="26"/>
    </w:rPr>
  </w:style>
  <w:style w:type="character" w:styleId="Neenpoudarek">
    <w:name w:val="Subtle Emphasis"/>
    <w:basedOn w:val="Privzetapisavaodstavka"/>
    <w:uiPriority w:val="19"/>
    <w:rPr>
      <w:i/>
      <w:iCs/>
      <w:color w:val="7A7A7A" w:themeColor="accent1"/>
    </w:rPr>
  </w:style>
  <w:style w:type="character" w:styleId="Intenzivenpoudarek">
    <w:name w:val="Intense Emphasis"/>
    <w:basedOn w:val="Privzetapisavaodstavka"/>
    <w:uiPriority w:val="21"/>
    <w:qFormat/>
    <w:rPr>
      <w:b/>
      <w:bCs/>
      <w:i/>
      <w:iCs/>
      <w:color w:val="D1282E" w:themeColor="text2"/>
    </w:rPr>
  </w:style>
  <w:style w:type="character" w:styleId="Neensklic">
    <w:name w:val="Subtle Reference"/>
    <w:basedOn w:val="Privzetapisavaodstavka"/>
    <w:uiPriority w:val="31"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zivensklic">
    <w:name w:val="Intense Reference"/>
    <w:basedOn w:val="Privzetapisavaodstavka"/>
    <w:uiPriority w:val="32"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Naslovknjige">
    <w:name w:val="Book Title"/>
    <w:basedOn w:val="Privzetapisavaodstavka"/>
    <w:uiPriority w:val="33"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NaslovTOC">
    <w:name w:val="TOC Heading"/>
    <w:basedOn w:val="Naslov1"/>
    <w:next w:val="Navaden"/>
    <w:uiPriority w:val="39"/>
    <w:unhideWhenUsed/>
    <w:qFormat/>
    <w:pPr>
      <w:outlineLvl w:val="9"/>
    </w:p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rPr>
      <w:color w:val="808080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Noga">
    <w:name w:val="footer"/>
    <w:basedOn w:val="Navaden"/>
    <w:link w:val="NogaZnak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</w:style>
  <w:style w:type="character" w:styleId="Hiperpovezava">
    <w:name w:val="Hyperlink"/>
    <w:basedOn w:val="Privzetapisavaodstavka"/>
    <w:uiPriority w:val="99"/>
    <w:unhideWhenUsed/>
    <w:rsid w:val="00B24803"/>
    <w:rPr>
      <w:color w:val="00B0F0"/>
      <w:u w:val="single"/>
    </w:rPr>
  </w:style>
  <w:style w:type="paragraph" w:customStyle="1" w:styleId="Naslovtabele">
    <w:name w:val="Naslov tabele"/>
    <w:basedOn w:val="Odstavekseznama"/>
    <w:qFormat/>
    <w:rsid w:val="006F439A"/>
    <w:pPr>
      <w:keepNext/>
      <w:numPr>
        <w:numId w:val="3"/>
      </w:numPr>
      <w:spacing w:after="60"/>
      <w:jc w:val="both"/>
    </w:pPr>
    <w:rPr>
      <w:color w:val="0070C0"/>
      <w:u w:val="single" w:color="000000" w:themeColor="text1"/>
    </w:rPr>
  </w:style>
  <w:style w:type="table" w:styleId="Tabelamrea4poudarek2">
    <w:name w:val="Grid Table 4 Accent 2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FEDD61" w:themeColor="accent2" w:themeTint="99"/>
        <w:left w:val="single" w:sz="4" w:space="0" w:color="FEDD61" w:themeColor="accent2" w:themeTint="99"/>
        <w:bottom w:val="single" w:sz="4" w:space="0" w:color="FEDD61" w:themeColor="accent2" w:themeTint="99"/>
        <w:right w:val="single" w:sz="4" w:space="0" w:color="FEDD61" w:themeColor="accent2" w:themeTint="99"/>
        <w:insideH w:val="single" w:sz="4" w:space="0" w:color="FEDD61" w:themeColor="accent2" w:themeTint="99"/>
        <w:insideV w:val="single" w:sz="4" w:space="0" w:color="FEDD6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C201" w:themeColor="accent2"/>
          <w:left w:val="single" w:sz="4" w:space="0" w:color="F5C201" w:themeColor="accent2"/>
          <w:bottom w:val="single" w:sz="4" w:space="0" w:color="F5C201" w:themeColor="accent2"/>
          <w:right w:val="single" w:sz="4" w:space="0" w:color="F5C201" w:themeColor="accent2"/>
          <w:insideH w:val="nil"/>
          <w:insideV w:val="nil"/>
        </w:tcBorders>
        <w:shd w:val="clear" w:color="auto" w:fill="F5C201" w:themeFill="accent2"/>
      </w:tcPr>
    </w:tblStylePr>
    <w:tblStylePr w:type="lastRow">
      <w:rPr>
        <w:b/>
        <w:bCs/>
      </w:rPr>
      <w:tblPr/>
      <w:tcPr>
        <w:tcBorders>
          <w:top w:val="double" w:sz="4" w:space="0" w:color="F5C20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3CA" w:themeFill="accent2" w:themeFillTint="33"/>
      </w:tcPr>
    </w:tblStylePr>
    <w:tblStylePr w:type="band1Horz">
      <w:tblPr/>
      <w:tcPr>
        <w:shd w:val="clear" w:color="auto" w:fill="FEF3CA" w:themeFill="accent2" w:themeFillTint="33"/>
      </w:tcPr>
    </w:tblStylePr>
  </w:style>
  <w:style w:type="table" w:styleId="Tabelamrea4poudarek5">
    <w:name w:val="Grid Table 4 Accent 5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EA9B7B" w:themeColor="accent5" w:themeTint="99"/>
        <w:left w:val="single" w:sz="4" w:space="0" w:color="EA9B7B" w:themeColor="accent5" w:themeTint="99"/>
        <w:bottom w:val="single" w:sz="4" w:space="0" w:color="EA9B7B" w:themeColor="accent5" w:themeTint="99"/>
        <w:right w:val="single" w:sz="4" w:space="0" w:color="EA9B7B" w:themeColor="accent5" w:themeTint="99"/>
        <w:insideH w:val="single" w:sz="4" w:space="0" w:color="EA9B7B" w:themeColor="accent5" w:themeTint="99"/>
        <w:insideV w:val="single" w:sz="4" w:space="0" w:color="EA9B7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C5924" w:themeColor="accent5"/>
          <w:left w:val="single" w:sz="4" w:space="0" w:color="DC5924" w:themeColor="accent5"/>
          <w:bottom w:val="single" w:sz="4" w:space="0" w:color="DC5924" w:themeColor="accent5"/>
          <w:right w:val="single" w:sz="4" w:space="0" w:color="DC5924" w:themeColor="accent5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</w:rPr>
      <w:tblPr/>
      <w:tcPr>
        <w:tcBorders>
          <w:top w:val="double" w:sz="4" w:space="0" w:color="DC592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DD3" w:themeFill="accent5" w:themeFillTint="33"/>
      </w:tcPr>
    </w:tblStylePr>
    <w:tblStylePr w:type="band1Horz">
      <w:tblPr/>
      <w:tcPr>
        <w:shd w:val="clear" w:color="auto" w:fill="F8DDD3" w:themeFill="accent5" w:themeFillTint="33"/>
      </w:tcPr>
    </w:tblStylePr>
  </w:style>
  <w:style w:type="paragraph" w:customStyle="1" w:styleId="Naslovslik">
    <w:name w:val="Naslov slik"/>
    <w:basedOn w:val="Brezrazmikov"/>
    <w:qFormat/>
    <w:rsid w:val="002E6A92"/>
    <w:pPr>
      <w:keepNext/>
      <w:numPr>
        <w:numId w:val="2"/>
      </w:numPr>
      <w:spacing w:after="60"/>
      <w:ind w:left="714" w:hanging="357"/>
    </w:pPr>
    <w:rPr>
      <w:color w:val="00B0F0"/>
      <w:u w:val="single" w:color="000000" w:themeColor="text1"/>
    </w:rPr>
  </w:style>
  <w:style w:type="table" w:customStyle="1" w:styleId="Tanja">
    <w:name w:val="Tanja"/>
    <w:basedOn w:val="Navadnatabela"/>
    <w:uiPriority w:val="99"/>
    <w:qFormat/>
    <w:rsid w:val="008F1FFC"/>
    <w:pPr>
      <w:spacing w:after="0" w:line="240" w:lineRule="auto"/>
      <w:jc w:val="center"/>
    </w:pPr>
    <w:rPr>
      <w:rFonts w:ascii="Candara" w:eastAsia="Calibri" w:hAnsi="Candara" w:cs="Times New Roman"/>
      <w:szCs w:val="20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TimesNewRomanPSMT" w:hAnsi="TimesNewRomanPSMT"/>
        <w:b/>
        <w:color w:val="FFFFFF"/>
        <w:sz w:val="22"/>
      </w:rPr>
      <w:tblPr/>
      <w:tcPr>
        <w:shd w:val="clear" w:color="auto" w:fill="4F81BD"/>
      </w:tcPr>
    </w:tblStylePr>
    <w:tblStylePr w:type="firstCol">
      <w:tblPr/>
      <w:tcPr>
        <w:shd w:val="clear" w:color="auto" w:fill="DBE5F1"/>
      </w:tcPr>
    </w:tblStylePr>
    <w:tblStylePr w:type="lastCol">
      <w:tblPr/>
      <w:tcPr>
        <w:shd w:val="clear" w:color="auto" w:fill="DBE5F1"/>
      </w:tcPr>
    </w:tblStylePr>
  </w:style>
  <w:style w:type="table" w:styleId="Tabelamrea">
    <w:name w:val="Table Grid"/>
    <w:basedOn w:val="Navadnatabela"/>
    <w:uiPriority w:val="59"/>
    <w:unhideWhenUsed/>
    <w:rsid w:val="009C7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temnamrea5poudarek5">
    <w:name w:val="Grid Table 5 Dark Accent 5"/>
    <w:basedOn w:val="Navadnatabela"/>
    <w:uiPriority w:val="50"/>
    <w:rsid w:val="009C72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D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band1Vert">
      <w:tblPr/>
      <w:tcPr>
        <w:shd w:val="clear" w:color="auto" w:fill="F1BCA7" w:themeFill="accent5" w:themeFillTint="66"/>
      </w:tcPr>
    </w:tblStylePr>
    <w:tblStylePr w:type="band1Horz">
      <w:tblPr/>
      <w:tcPr>
        <w:shd w:val="clear" w:color="auto" w:fill="F1BCA7" w:themeFill="accent5" w:themeFillTint="66"/>
      </w:tcPr>
    </w:tblStyle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45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454BE6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aliases w:val="Footnote symbol,Footnote,Fussnota"/>
    <w:uiPriority w:val="99"/>
    <w:unhideWhenUsed/>
    <w:rsid w:val="00454BE6"/>
    <w:rPr>
      <w:vertAlign w:val="superscript"/>
    </w:rPr>
  </w:style>
  <w:style w:type="table" w:styleId="Tabelasvetlamrea1poudarek5">
    <w:name w:val="Grid Table 1 Light Accent 5"/>
    <w:basedOn w:val="Navadnatabela"/>
    <w:uiPriority w:val="46"/>
    <w:rsid w:val="00454BE6"/>
    <w:pPr>
      <w:spacing w:after="0" w:line="240" w:lineRule="auto"/>
    </w:pPr>
    <w:tblPr>
      <w:tblStyleRowBandSize w:val="1"/>
      <w:tblStyleColBandSize w:val="1"/>
      <w:tblBorders>
        <w:top w:val="single" w:sz="4" w:space="0" w:color="F1BCA7" w:themeColor="accent5" w:themeTint="66"/>
        <w:left w:val="single" w:sz="4" w:space="0" w:color="F1BCA7" w:themeColor="accent5" w:themeTint="66"/>
        <w:bottom w:val="single" w:sz="4" w:space="0" w:color="F1BCA7" w:themeColor="accent5" w:themeTint="66"/>
        <w:right w:val="single" w:sz="4" w:space="0" w:color="F1BCA7" w:themeColor="accent5" w:themeTint="66"/>
        <w:insideH w:val="single" w:sz="4" w:space="0" w:color="F1BCA7" w:themeColor="accent5" w:themeTint="66"/>
        <w:insideV w:val="single" w:sz="4" w:space="0" w:color="F1BCA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A9B7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9B7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2">
    <w:name w:val="Body Text 2"/>
    <w:basedOn w:val="Navaden"/>
    <w:link w:val="Telobesedila2Znak"/>
    <w:uiPriority w:val="99"/>
    <w:rsid w:val="00F935E0"/>
    <w:pPr>
      <w:widowControl w:val="0"/>
      <w:spacing w:after="0" w:line="240" w:lineRule="auto"/>
      <w:ind w:right="-58"/>
      <w:jc w:val="both"/>
    </w:pPr>
    <w:rPr>
      <w:rFonts w:ascii="Arial" w:eastAsia="Calibri" w:hAnsi="Arial" w:cs="Arial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935E0"/>
    <w:rPr>
      <w:rFonts w:ascii="Arial" w:eastAsia="Calibri" w:hAnsi="Arial" w:cs="Arial"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EF618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EF618A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EF618A"/>
    <w:pPr>
      <w:spacing w:after="100"/>
      <w:ind w:left="440"/>
    </w:pPr>
  </w:style>
  <w:style w:type="character" w:customStyle="1" w:styleId="apple-converted-space">
    <w:name w:val="apple-converted-space"/>
    <w:basedOn w:val="Privzetapisavaodstavka"/>
    <w:rsid w:val="00C817ED"/>
  </w:style>
  <w:style w:type="table" w:styleId="Tabelamrea4poudarek3">
    <w:name w:val="Grid Table 4 Accent 3"/>
    <w:basedOn w:val="Navadnatabela"/>
    <w:uiPriority w:val="49"/>
    <w:rsid w:val="00D12ABF"/>
    <w:pPr>
      <w:spacing w:after="0" w:line="240" w:lineRule="auto"/>
    </w:pPr>
    <w:tblPr>
      <w:tblStyleRowBandSize w:val="1"/>
      <w:tblStyleColBandSize w:val="1"/>
      <w:tblBorders>
        <w:top w:val="single" w:sz="4" w:space="0" w:color="97A7CF" w:themeColor="accent3" w:themeTint="99"/>
        <w:left w:val="single" w:sz="4" w:space="0" w:color="97A7CF" w:themeColor="accent3" w:themeTint="99"/>
        <w:bottom w:val="single" w:sz="4" w:space="0" w:color="97A7CF" w:themeColor="accent3" w:themeTint="99"/>
        <w:right w:val="single" w:sz="4" w:space="0" w:color="97A7CF" w:themeColor="accent3" w:themeTint="99"/>
        <w:insideH w:val="single" w:sz="4" w:space="0" w:color="97A7CF" w:themeColor="accent3" w:themeTint="99"/>
        <w:insideV w:val="single" w:sz="4" w:space="0" w:color="97A7C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6DB0" w:themeColor="accent3"/>
          <w:left w:val="single" w:sz="4" w:space="0" w:color="526DB0" w:themeColor="accent3"/>
          <w:bottom w:val="single" w:sz="4" w:space="0" w:color="526DB0" w:themeColor="accent3"/>
          <w:right w:val="single" w:sz="4" w:space="0" w:color="526DB0" w:themeColor="accent3"/>
          <w:insideH w:val="nil"/>
          <w:insideV w:val="nil"/>
        </w:tcBorders>
        <w:shd w:val="clear" w:color="auto" w:fill="526DB0" w:themeFill="accent3"/>
      </w:tcPr>
    </w:tblStylePr>
    <w:tblStylePr w:type="lastRow">
      <w:rPr>
        <w:b/>
        <w:bCs/>
      </w:rPr>
      <w:tblPr/>
      <w:tcPr>
        <w:tcBorders>
          <w:top w:val="double" w:sz="4" w:space="0" w:color="526DB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1EF" w:themeFill="accent3" w:themeFillTint="33"/>
      </w:tcPr>
    </w:tblStylePr>
    <w:tblStylePr w:type="band1Horz">
      <w:tblPr/>
      <w:tcPr>
        <w:shd w:val="clear" w:color="auto" w:fill="DCE1EF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312A2D"/>
    <w:pPr>
      <w:spacing w:after="0" w:line="240" w:lineRule="auto"/>
    </w:pPr>
    <w:tblPr>
      <w:tblStyleRowBandSize w:val="1"/>
      <w:tblStyleColBandSize w:val="1"/>
      <w:tblBorders>
        <w:top w:val="single" w:sz="4" w:space="0" w:color="C1C2CD" w:themeColor="accent4" w:themeTint="99"/>
        <w:left w:val="single" w:sz="4" w:space="0" w:color="C1C2CD" w:themeColor="accent4" w:themeTint="99"/>
        <w:bottom w:val="single" w:sz="4" w:space="0" w:color="C1C2CD" w:themeColor="accent4" w:themeTint="99"/>
        <w:right w:val="single" w:sz="4" w:space="0" w:color="C1C2CD" w:themeColor="accent4" w:themeTint="99"/>
        <w:insideH w:val="single" w:sz="4" w:space="0" w:color="C1C2CD" w:themeColor="accent4" w:themeTint="99"/>
        <w:insideV w:val="single" w:sz="4" w:space="0" w:color="C1C2C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9AAC" w:themeColor="accent4"/>
          <w:left w:val="single" w:sz="4" w:space="0" w:color="989AAC" w:themeColor="accent4"/>
          <w:bottom w:val="single" w:sz="4" w:space="0" w:color="989AAC" w:themeColor="accent4"/>
          <w:right w:val="single" w:sz="4" w:space="0" w:color="989AAC" w:themeColor="accent4"/>
          <w:insideH w:val="nil"/>
          <w:insideV w:val="nil"/>
        </w:tcBorders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E" w:themeFill="accent4" w:themeFillTint="33"/>
      </w:tcPr>
    </w:tblStylePr>
    <w:tblStylePr w:type="band1Horz">
      <w:tblPr/>
      <w:tcPr>
        <w:shd w:val="clear" w:color="auto" w:fill="EAEAEE" w:themeFill="accent4" w:themeFillTint="33"/>
      </w:tcPr>
    </w:tblStylePr>
  </w:style>
  <w:style w:type="table" w:styleId="Tabelasvetlamrea1poudarek4">
    <w:name w:val="Grid Table 1 Light Accent 4"/>
    <w:basedOn w:val="Navadnatabela"/>
    <w:uiPriority w:val="46"/>
    <w:rsid w:val="009874F7"/>
    <w:pPr>
      <w:spacing w:after="0" w:line="240" w:lineRule="auto"/>
    </w:pPr>
    <w:tblPr>
      <w:tblStyleRowBandSize w:val="1"/>
      <w:tblStyleColBandSize w:val="1"/>
      <w:tblBorders>
        <w:top w:val="single" w:sz="4" w:space="0" w:color="D5D6DD" w:themeColor="accent4" w:themeTint="66"/>
        <w:left w:val="single" w:sz="4" w:space="0" w:color="D5D6DD" w:themeColor="accent4" w:themeTint="66"/>
        <w:bottom w:val="single" w:sz="4" w:space="0" w:color="D5D6DD" w:themeColor="accent4" w:themeTint="66"/>
        <w:right w:val="single" w:sz="4" w:space="0" w:color="D5D6DD" w:themeColor="accent4" w:themeTint="66"/>
        <w:insideH w:val="single" w:sz="4" w:space="0" w:color="D5D6DD" w:themeColor="accent4" w:themeTint="66"/>
        <w:insideV w:val="single" w:sz="4" w:space="0" w:color="D5D6D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1C2C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2C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A01DDC"/>
    <w:pPr>
      <w:spacing w:after="0" w:line="240" w:lineRule="auto"/>
    </w:pPr>
    <w:tblPr>
      <w:tblStyleRowBandSize w:val="1"/>
      <w:tblStyleColBandSize w:val="1"/>
      <w:tblBorders>
        <w:top w:val="single" w:sz="2" w:space="0" w:color="D2D1BD" w:themeColor="accent6" w:themeTint="99"/>
        <w:bottom w:val="single" w:sz="2" w:space="0" w:color="D2D1BD" w:themeColor="accent6" w:themeTint="99"/>
        <w:insideH w:val="single" w:sz="2" w:space="0" w:color="D2D1BD" w:themeColor="accent6" w:themeTint="99"/>
        <w:insideV w:val="single" w:sz="2" w:space="0" w:color="D2D1B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D1B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FE9" w:themeFill="accent6" w:themeFillTint="33"/>
      </w:tcPr>
    </w:tblStylePr>
    <w:tblStylePr w:type="band1Horz">
      <w:tblPr/>
      <w:tcPr>
        <w:shd w:val="clear" w:color="auto" w:fill="F0EFE9" w:themeFill="accent6" w:themeFillTint="33"/>
      </w:tcPr>
    </w:tblStylePr>
  </w:style>
  <w:style w:type="table" w:styleId="Tabelasvetlamrea1poudarek3">
    <w:name w:val="Grid Table 1 Light Accent 3"/>
    <w:basedOn w:val="Navadnatabela"/>
    <w:uiPriority w:val="46"/>
    <w:rsid w:val="00E02F6B"/>
    <w:pPr>
      <w:spacing w:after="0" w:line="240" w:lineRule="auto"/>
    </w:pPr>
    <w:tblPr>
      <w:tblStyleRowBandSize w:val="1"/>
      <w:tblStyleColBandSize w:val="1"/>
      <w:tblBorders>
        <w:top w:val="single" w:sz="4" w:space="0" w:color="B9C4DF" w:themeColor="accent3" w:themeTint="66"/>
        <w:left w:val="single" w:sz="4" w:space="0" w:color="B9C4DF" w:themeColor="accent3" w:themeTint="66"/>
        <w:bottom w:val="single" w:sz="4" w:space="0" w:color="B9C4DF" w:themeColor="accent3" w:themeTint="66"/>
        <w:right w:val="single" w:sz="4" w:space="0" w:color="B9C4DF" w:themeColor="accent3" w:themeTint="66"/>
        <w:insideH w:val="single" w:sz="4" w:space="0" w:color="B9C4DF" w:themeColor="accent3" w:themeTint="66"/>
        <w:insideV w:val="single" w:sz="4" w:space="0" w:color="B9C4D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A7C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A7C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C00B7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1" w:themeTint="66"/>
        <w:left w:val="single" w:sz="4" w:space="0" w:color="C9C9C9" w:themeColor="accent1" w:themeTint="66"/>
        <w:bottom w:val="single" w:sz="4" w:space="0" w:color="C9C9C9" w:themeColor="accent1" w:themeTint="66"/>
        <w:right w:val="single" w:sz="4" w:space="0" w:color="C9C9C9" w:themeColor="accent1" w:themeTint="66"/>
        <w:insideH w:val="single" w:sz="4" w:space="0" w:color="C9C9C9" w:themeColor="accent1" w:themeTint="66"/>
        <w:insideV w:val="single" w:sz="4" w:space="0" w:color="C9C9C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FAFA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AFA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A2D4D"/>
    <w:rPr>
      <w:color w:val="808080"/>
      <w:shd w:val="clear" w:color="auto" w:fill="E6E6E6"/>
    </w:rPr>
  </w:style>
  <w:style w:type="paragraph" w:customStyle="1" w:styleId="Default">
    <w:name w:val="Default"/>
    <w:rsid w:val="00AE14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Vir">
    <w:name w:val="Vir"/>
    <w:basedOn w:val="Brezrazmikov"/>
    <w:qFormat/>
    <w:rsid w:val="00D6644D"/>
    <w:pPr>
      <w:ind w:left="356"/>
    </w:pPr>
    <w:rPr>
      <w:rFonts w:ascii="Arial" w:eastAsia="Dotum" w:hAnsi="Arial" w:cs="Arial"/>
      <w:bCs/>
      <w:sz w:val="20"/>
      <w:szCs w:val="20"/>
    </w:rPr>
  </w:style>
  <w:style w:type="table" w:styleId="Tabelasvetlamrea1poudarek6">
    <w:name w:val="Grid Table 1 Light Accent 6"/>
    <w:basedOn w:val="Navadnatabela"/>
    <w:uiPriority w:val="46"/>
    <w:rsid w:val="00043F24"/>
    <w:pPr>
      <w:spacing w:after="0" w:line="240" w:lineRule="auto"/>
    </w:pPr>
    <w:tblPr>
      <w:tblStyleRowBandSize w:val="1"/>
      <w:tblStyleColBandSize w:val="1"/>
      <w:tblBorders>
        <w:top w:val="single" w:sz="4" w:space="0" w:color="E1E0D3" w:themeColor="accent6" w:themeTint="66"/>
        <w:left w:val="single" w:sz="4" w:space="0" w:color="E1E0D3" w:themeColor="accent6" w:themeTint="66"/>
        <w:bottom w:val="single" w:sz="4" w:space="0" w:color="E1E0D3" w:themeColor="accent6" w:themeTint="66"/>
        <w:right w:val="single" w:sz="4" w:space="0" w:color="E1E0D3" w:themeColor="accent6" w:themeTint="66"/>
        <w:insideH w:val="single" w:sz="4" w:space="0" w:color="E1E0D3" w:themeColor="accent6" w:themeTint="66"/>
        <w:insideV w:val="single" w:sz="4" w:space="0" w:color="E1E0D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2D1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">
    <w:name w:val="Body Text"/>
    <w:basedOn w:val="Navaden"/>
    <w:link w:val="TelobesedilaZnak"/>
    <w:uiPriority w:val="99"/>
    <w:semiHidden/>
    <w:unhideWhenUsed/>
    <w:rsid w:val="00E27EF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7EF3"/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3D47A1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3D47A1"/>
  </w:style>
  <w:style w:type="table" w:styleId="Navadnatabela1">
    <w:name w:val="Plain Table 1"/>
    <w:basedOn w:val="Navadnatabela"/>
    <w:uiPriority w:val="41"/>
    <w:rsid w:val="00043B6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zivlistine">
    <w:name w:val="Naziv listine"/>
    <w:basedOn w:val="Navaden"/>
    <w:rsid w:val="00487499"/>
    <w:pPr>
      <w:spacing w:after="0" w:line="280" w:lineRule="atLeast"/>
      <w:jc w:val="center"/>
    </w:pPr>
    <w:rPr>
      <w:rFonts w:ascii="Arial" w:eastAsia="Times New Roman" w:hAnsi="Arial" w:cs="Arial"/>
      <w:b/>
      <w:color w:val="70AD47"/>
      <w:sz w:val="28"/>
      <w:szCs w:val="28"/>
    </w:rPr>
  </w:style>
  <w:style w:type="paragraph" w:customStyle="1" w:styleId="Textbody">
    <w:name w:val="Text body"/>
    <w:basedOn w:val="Navaden"/>
    <w:rsid w:val="00F1441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Pripombasklic">
    <w:name w:val="annotation reference"/>
    <w:basedOn w:val="Privzetapisavaodstavka"/>
    <w:unhideWhenUsed/>
    <w:rsid w:val="00F144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441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4410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OdstavekseznamaZnak">
    <w:name w:val="Odstavek seznama Znak"/>
    <w:link w:val="Odstavekseznama"/>
    <w:uiPriority w:val="34"/>
    <w:qFormat/>
    <w:locked/>
    <w:rsid w:val="00E16666"/>
  </w:style>
  <w:style w:type="paragraph" w:customStyle="1" w:styleId="Natevanjestevilkami1">
    <w:name w:val="Naštevanje s številkami 1"/>
    <w:qFormat/>
    <w:rsid w:val="002542FB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rsid w:val="002542FB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rsid w:val="002542FB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rsid w:val="002542FB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rsid w:val="002542FB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rsid w:val="002542FB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rsid w:val="002542FB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rsid w:val="002542FB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rsid w:val="002542FB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42FB"/>
    <w:pPr>
      <w:numPr>
        <w:numId w:val="10"/>
      </w:numPr>
    </w:pPr>
  </w:style>
  <w:style w:type="paragraph" w:customStyle="1" w:styleId="Naslovobrazca">
    <w:name w:val="Naslov obrazca"/>
    <w:basedOn w:val="Brezrazmikov"/>
    <w:link w:val="NaslovobrazcaZnak"/>
    <w:qFormat/>
    <w:rsid w:val="00EF094C"/>
    <w:pPr>
      <w:jc w:val="center"/>
    </w:pPr>
    <w:rPr>
      <w:b/>
      <w:bCs/>
      <w:color w:val="0070C0"/>
      <w:sz w:val="36"/>
      <w:szCs w:val="36"/>
    </w:rPr>
  </w:style>
  <w:style w:type="character" w:customStyle="1" w:styleId="NaslovobrazcaZnak">
    <w:name w:val="Naslov obrazca Znak"/>
    <w:basedOn w:val="BrezrazmikovZnak"/>
    <w:link w:val="Naslovobrazca"/>
    <w:rsid w:val="00EF094C"/>
    <w:rPr>
      <w:b/>
      <w:bCs/>
      <w:color w:val="0070C0"/>
      <w:sz w:val="36"/>
      <w:szCs w:val="36"/>
    </w:rPr>
  </w:style>
  <w:style w:type="table" w:styleId="Tabelasvetlamrea">
    <w:name w:val="Grid Table Light"/>
    <w:basedOn w:val="Navadnatabela"/>
    <w:uiPriority w:val="40"/>
    <w:rsid w:val="002703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zija">
    <w:name w:val="Revision"/>
    <w:hidden/>
    <w:uiPriority w:val="99"/>
    <w:semiHidden/>
    <w:rsid w:val="00CC6C80"/>
    <w:pPr>
      <w:spacing w:after="0" w:line="240" w:lineRule="auto"/>
    </w:pPr>
  </w:style>
  <w:style w:type="paragraph" w:customStyle="1" w:styleId="Vsebinatabele">
    <w:name w:val="Vsebina tabele"/>
    <w:basedOn w:val="Navaden"/>
    <w:rsid w:val="006C333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table" w:styleId="Tabelaseznam3poudarek4">
    <w:name w:val="List Table 3 Accent 4"/>
    <w:basedOn w:val="Navadnatabela"/>
    <w:uiPriority w:val="48"/>
    <w:rsid w:val="006C3333"/>
    <w:pPr>
      <w:spacing w:after="0" w:line="240" w:lineRule="auto"/>
    </w:pPr>
    <w:tblPr>
      <w:tblStyleRowBandSize w:val="1"/>
      <w:tblStyleColBandSize w:val="1"/>
      <w:tblBorders>
        <w:top w:val="single" w:sz="4" w:space="0" w:color="989AAC" w:themeColor="accent4"/>
        <w:left w:val="single" w:sz="4" w:space="0" w:color="989AAC" w:themeColor="accent4"/>
        <w:bottom w:val="single" w:sz="4" w:space="0" w:color="989AAC" w:themeColor="accent4"/>
        <w:right w:val="single" w:sz="4" w:space="0" w:color="989AA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9AAC" w:themeColor="accent4"/>
          <w:right w:val="single" w:sz="4" w:space="0" w:color="989AAC" w:themeColor="accent4"/>
        </w:tcBorders>
      </w:tcPr>
    </w:tblStylePr>
    <w:tblStylePr w:type="band1Horz">
      <w:tblPr/>
      <w:tcPr>
        <w:tcBorders>
          <w:top w:val="single" w:sz="4" w:space="0" w:color="989AAC" w:themeColor="accent4"/>
          <w:bottom w:val="single" w:sz="4" w:space="0" w:color="989AA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9AAC" w:themeColor="accent4"/>
          <w:left w:val="nil"/>
        </w:tcBorders>
      </w:tcPr>
    </w:tblStylePr>
    <w:tblStylePr w:type="swCell">
      <w:tblPr/>
      <w:tcPr>
        <w:tcBorders>
          <w:top w:val="double" w:sz="4" w:space="0" w:color="989AAC" w:themeColor="accent4"/>
          <w:right w:val="nil"/>
        </w:tcBorders>
      </w:tcPr>
    </w:tblStylePr>
  </w:style>
  <w:style w:type="paragraph" w:customStyle="1" w:styleId="Slog1">
    <w:name w:val="Slog1"/>
    <w:basedOn w:val="Navaden"/>
    <w:uiPriority w:val="99"/>
    <w:rsid w:val="007F0913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customStyle="1" w:styleId="Odstavekpogodba">
    <w:name w:val="Odstavek_pogodba"/>
    <w:basedOn w:val="Navaden"/>
    <w:link w:val="OdstavekpogodbaZnak"/>
    <w:qFormat/>
    <w:rsid w:val="00B3628B"/>
    <w:pPr>
      <w:keepNext/>
      <w:numPr>
        <w:numId w:val="80"/>
      </w:numPr>
      <w:spacing w:after="0" w:line="240" w:lineRule="auto"/>
      <w:jc w:val="both"/>
    </w:pPr>
    <w:rPr>
      <w:rFonts w:cs="Arial"/>
      <w:sz w:val="20"/>
      <w:szCs w:val="20"/>
    </w:rPr>
  </w:style>
  <w:style w:type="character" w:customStyle="1" w:styleId="OdstavekpogodbaZnak">
    <w:name w:val="Odstavek_pogodba Znak"/>
    <w:basedOn w:val="Privzetapisavaodstavka"/>
    <w:link w:val="Odstavekpogodba"/>
    <w:rsid w:val="00B3628B"/>
    <w:rPr>
      <w:rFonts w:cs="Arial"/>
      <w:sz w:val="20"/>
      <w:szCs w:val="20"/>
    </w:rPr>
  </w:style>
  <w:style w:type="paragraph" w:customStyle="1" w:styleId="Pogodbapoglavje">
    <w:name w:val="Pogodba_poglavje"/>
    <w:basedOn w:val="Navaden"/>
    <w:rsid w:val="006F7422"/>
    <w:pPr>
      <w:numPr>
        <w:numId w:val="8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ja\AppData\Roaming\Microsoft\Templates\Poro&#269;ilo%20(oblika%20&#187;Osnovno&#171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BBF2BCFE464F0C99BE9065E01904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04D0D5-65E7-4393-AB8A-321CDB8D10E5}"/>
      </w:docPartPr>
      <w:docPartBody>
        <w:p w:rsidR="008D76B7" w:rsidRDefault="00D56D90" w:rsidP="00D56D90">
          <w:pPr>
            <w:pStyle w:val="5ABBF2BCFE464F0C99BE9065E01904CC18"/>
          </w:pPr>
          <w:r w:rsidRPr="004822CF">
            <w:rPr>
              <w:rFonts w:cstheme="minorHAnsi"/>
              <w:color w:val="808080" w:themeColor="background1" w:themeShade="80"/>
            </w:rPr>
            <w:t xml:space="preserve">Vpišite </w:t>
          </w:r>
          <w:r>
            <w:rPr>
              <w:rFonts w:cstheme="minorHAnsi"/>
              <w:color w:val="808080" w:themeColor="background1" w:themeShade="80"/>
            </w:rPr>
            <w:t>lastno številko ponudbe.</w:t>
          </w:r>
        </w:p>
      </w:docPartBody>
    </w:docPart>
    <w:docPart>
      <w:docPartPr>
        <w:name w:val="B7F25D0B82674DD3939B9A596045C9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7839F1-15C6-401E-84D4-B26D0F75BF47}"/>
      </w:docPartPr>
      <w:docPartBody>
        <w:p w:rsidR="008D76B7" w:rsidRDefault="00D56D90" w:rsidP="00D56D90">
          <w:pPr>
            <w:pStyle w:val="B7F25D0B82674DD3939B9A596045C92518"/>
          </w:pPr>
          <w:r w:rsidRPr="004822CF">
            <w:rPr>
              <w:rFonts w:cstheme="minorHAnsi"/>
              <w:color w:val="808080" w:themeColor="background1" w:themeShade="80"/>
            </w:rPr>
            <w:t>Izberite datum</w:t>
          </w:r>
          <w:r>
            <w:rPr>
              <w:rFonts w:cstheme="minorHAnsi"/>
              <w:color w:val="808080" w:themeColor="background1" w:themeShade="80"/>
            </w:rPr>
            <w:t>.</w:t>
          </w:r>
        </w:p>
      </w:docPartBody>
    </w:docPart>
    <w:docPart>
      <w:docPartPr>
        <w:name w:val="29745900F41B46EE8BD7D580EBB8E1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60F8BE-7E07-4D99-970D-F87689893A27}"/>
      </w:docPartPr>
      <w:docPartBody>
        <w:p w:rsidR="008D76B7" w:rsidRDefault="00D56D90" w:rsidP="00D56D90">
          <w:pPr>
            <w:pStyle w:val="29745900F41B46EE8BD7D580EBB8E13018"/>
          </w:pPr>
          <w:r w:rsidRPr="004822CF">
            <w:rPr>
              <w:rStyle w:val="Besedilooznabemesta"/>
              <w:rFonts w:cstheme="minorHAnsi"/>
            </w:rPr>
            <w:t>Vpišite ime kraja</w:t>
          </w:r>
          <w:r>
            <w:rPr>
              <w:rStyle w:val="Besedilooznabemesta"/>
              <w:rFonts w:cstheme="minorHAnsi"/>
            </w:rPr>
            <w:t>.</w:t>
          </w:r>
        </w:p>
      </w:docPartBody>
    </w:docPart>
    <w:docPart>
      <w:docPartPr>
        <w:name w:val="099A14F454224836B9A906FBFFBEE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EDEC76-8C67-4378-8288-2F7A4B141178}"/>
      </w:docPartPr>
      <w:docPartBody>
        <w:p w:rsidR="008D76B7" w:rsidRDefault="00D56D90" w:rsidP="00D56D90">
          <w:pPr>
            <w:pStyle w:val="099A14F454224836B9A906FBFFBEE46418"/>
          </w:pPr>
          <w:r w:rsidRPr="004822CF">
            <w:rPr>
              <w:rStyle w:val="Besedilooznabemesta"/>
              <w:rFonts w:cstheme="minorHAnsi"/>
            </w:rPr>
            <w:t>Vpišite uradno ime/naziv ponudnika</w:t>
          </w:r>
          <w:r>
            <w:rPr>
              <w:rStyle w:val="Besedilooznabemesta"/>
              <w:rFonts w:cstheme="minorHAnsi"/>
            </w:rPr>
            <w:t xml:space="preserve"> (pri skupni ponudbi vodilnega partnerja)</w:t>
          </w:r>
          <w:r w:rsidRPr="004822CF">
            <w:rPr>
              <w:rStyle w:val="Besedilooznabemesta"/>
              <w:rFonts w:cstheme="minorHAnsi"/>
            </w:rPr>
            <w:t>.</w:t>
          </w:r>
        </w:p>
      </w:docPartBody>
    </w:docPart>
    <w:docPart>
      <w:docPartPr>
        <w:name w:val="F6015DA29C0245BCAB27E5ECC4E6C8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F98851-C937-44BC-8169-E3DD018A3235}"/>
      </w:docPartPr>
      <w:docPartBody>
        <w:p w:rsidR="008D76B7" w:rsidRDefault="00D56D90" w:rsidP="00D56D90">
          <w:pPr>
            <w:pStyle w:val="F6015DA29C0245BCAB27E5ECC4E6C87118"/>
          </w:pPr>
          <w:r w:rsidRPr="004822CF">
            <w:rPr>
              <w:rStyle w:val="Besedilooznabemesta"/>
              <w:rFonts w:cstheme="minorHAnsi"/>
            </w:rPr>
            <w:t xml:space="preserve">Vpišite uradno ime/naziv </w:t>
          </w:r>
          <w:r>
            <w:rPr>
              <w:rStyle w:val="Besedilooznabemesta"/>
              <w:rFonts w:cstheme="minorHAnsi"/>
            </w:rPr>
            <w:t>ponudnikov (partnerjev) v skupini ponudnikov)</w:t>
          </w:r>
          <w:r w:rsidRPr="004822CF">
            <w:rPr>
              <w:rStyle w:val="Besedilooznabemesta"/>
              <w:rFonts w:cstheme="minorHAnsi"/>
            </w:rPr>
            <w:t>.</w:t>
          </w:r>
        </w:p>
      </w:docPartBody>
    </w:docPart>
    <w:docPart>
      <w:docPartPr>
        <w:name w:val="5A0657522A774ACF9F3E37894DCA46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39C4F9-5B5E-48E8-A7EC-D23A3BA4BCB2}"/>
      </w:docPartPr>
      <w:docPartBody>
        <w:p w:rsidR="008D76B7" w:rsidRDefault="00D56D90" w:rsidP="00D56D90">
          <w:pPr>
            <w:pStyle w:val="5A0657522A774ACF9F3E37894DCA464518"/>
          </w:pPr>
          <w:r w:rsidRPr="004822CF">
            <w:rPr>
              <w:rFonts w:cstheme="minorHAnsi"/>
              <w:color w:val="808080" w:themeColor="background1" w:themeShade="80"/>
            </w:rPr>
            <w:t>Vpišite ime in priimek podpisnika ponudbe</w:t>
          </w:r>
          <w:r>
            <w:rPr>
              <w:rFonts w:cstheme="minorHAnsi"/>
              <w:color w:val="808080" w:themeColor="background1" w:themeShade="80"/>
            </w:rPr>
            <w:t>.</w:t>
          </w:r>
        </w:p>
      </w:docPartBody>
    </w:docPart>
    <w:docPart>
      <w:docPartPr>
        <w:name w:val="1EEAF38445444099AB19029EAC75E4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A1A68C-C0DB-4B06-8205-2C204CF4B0C4}"/>
      </w:docPartPr>
      <w:docPartBody>
        <w:p w:rsidR="008D76B7" w:rsidRDefault="00D56D90" w:rsidP="00D56D90">
          <w:pPr>
            <w:pStyle w:val="1EEAF38445444099AB19029EAC75E4BE18"/>
          </w:pPr>
          <w:r w:rsidRPr="004822CF">
            <w:rPr>
              <w:rFonts w:cstheme="minorHAnsi"/>
              <w:color w:val="808080" w:themeColor="background1" w:themeShade="80"/>
            </w:rPr>
            <w:t>Izberite datum</w:t>
          </w:r>
          <w:r>
            <w:rPr>
              <w:rFonts w:cstheme="minorHAnsi"/>
              <w:color w:val="808080" w:themeColor="background1" w:themeShade="8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90"/>
    <w:rsid w:val="002C3021"/>
    <w:rsid w:val="00391A8F"/>
    <w:rsid w:val="005000A1"/>
    <w:rsid w:val="007C2AFA"/>
    <w:rsid w:val="008D76B7"/>
    <w:rsid w:val="00A51CF1"/>
    <w:rsid w:val="00B1549D"/>
    <w:rsid w:val="00D5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2C0F92CC2A544B785D2C27BB932EF70">
    <w:name w:val="E2C0F92CC2A544B785D2C27BB932EF70"/>
    <w:rsid w:val="008D76B7"/>
  </w:style>
  <w:style w:type="character" w:styleId="Besedilooznabemesta">
    <w:name w:val="Placeholder Text"/>
    <w:basedOn w:val="Privzetapisavaodstavka"/>
    <w:uiPriority w:val="99"/>
    <w:rsid w:val="008D76B7"/>
    <w:rPr>
      <w:color w:val="808080"/>
    </w:rPr>
  </w:style>
  <w:style w:type="paragraph" w:customStyle="1" w:styleId="5ABBF2BCFE464F0C99BE9065E01904CC18">
    <w:name w:val="5ABBF2BCFE464F0C99BE9065E01904CC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B7F25D0B82674DD3939B9A596045C92518">
    <w:name w:val="B7F25D0B82674DD3939B9A596045C92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9745900F41B46EE8BD7D580EBB8E13018">
    <w:name w:val="29745900F41B46EE8BD7D580EBB8E130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99A14F454224836B9A906FBFFBEE46418">
    <w:name w:val="099A14F454224836B9A906FBFFBEE464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F6015DA29C0245BCAB27E5ECC4E6C87118">
    <w:name w:val="F6015DA29C0245BCAB27E5ECC4E6C871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5A0657522A774ACF9F3E37894DCA464518">
    <w:name w:val="5A0657522A774ACF9F3E37894DCA464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EEAF38445444099AB19029EAC75E4BE18">
    <w:name w:val="1EEAF38445444099AB19029EAC75E4BE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A03034C2D67D460F880B188E3087E78318">
    <w:name w:val="A03034C2D67D460F880B188E3087E783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863F4C186F45E9AFBDD37FE25BD28118">
    <w:name w:val="44863F4C186F45E9AFBDD37FE25BD281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056707FCF41434AAC221AD4E3059A9318">
    <w:name w:val="C056707FCF41434AAC221AD4E3059A93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6A0C271A91C4EC4AE356947B2B2354418">
    <w:name w:val="46A0C271A91C4EC4AE356947B2B23544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920750659DE74110A0A2867CAC3CC66618">
    <w:name w:val="920750659DE74110A0A2867CAC3CC666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5EF5BCCC004545931AB257C284B5CE18">
    <w:name w:val="445EF5BCCC004545931AB257C284B5CE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1CC51495A804570B42F9CC1CDD3E19E18">
    <w:name w:val="11CC51495A804570B42F9CC1CDD3E19E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35210EB8DF14521B249FEA32916C98618">
    <w:name w:val="835210EB8DF14521B249FEA32916C986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6139B3462F914AD6BF6099D72D818A8518">
    <w:name w:val="6139B3462F914AD6BF6099D72D818A8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5BAD3FF1EF8477D8968487CAE5D016A18">
    <w:name w:val="D5BAD3FF1EF8477D8968487CAE5D016A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070D3B9FF504D3FB3226AB054E6628918">
    <w:name w:val="0070D3B9FF504D3FB3226AB054E66289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7383217358743DAB2236C4BE1F6B3D518">
    <w:name w:val="87383217358743DAB2236C4BE1F6B3D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88F8F13803D40E5BC4CC03BFA550A9C18">
    <w:name w:val="088F8F13803D40E5BC4CC03BFA550A9C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511FB4FE44C14851BA34CA184DC9E55818">
    <w:name w:val="511FB4FE44C14851BA34CA184DC9E558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AB8ED156A3594DE593D4C1CC6B89E18D18">
    <w:name w:val="AB8ED156A3594DE593D4C1CC6B89E18D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D05460EA238438182B42CA618E5AF4018">
    <w:name w:val="0D05460EA238438182B42CA618E5AF40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0B2BC46D8D34C4BA8DBF2D6637CE4A218">
    <w:name w:val="10B2BC46D8D34C4BA8DBF2D6637CE4A2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9E9E87C042BF431D98415F958E3DC86114">
    <w:name w:val="9E9E87C042BF431D98415F958E3DC861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E8A4BF15E6048C3B17CD160EA76503F14">
    <w:name w:val="DE8A4BF15E6048C3B17CD160EA76503F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343DC41E25F4A22B8151420F27A85AD14">
    <w:name w:val="1343DC41E25F4A22B8151420F27A85AD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91C9C06C6B94C548DFACF400FC074BA9">
    <w:name w:val="091C9C06C6B94C548DFACF400FC074BA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6B8E6BED97D4012B418E35C04A6679B9">
    <w:name w:val="46B8E6BED97D4012B418E35C04A6679B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3EA10406B3F44419B043CF0019D63BFB9">
    <w:name w:val="3EA10406B3F44419B043CF0019D63BFB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8E279DD70544925B291B9DE657CDD6013">
    <w:name w:val="C8E279DD70544925B291B9DE657CDD601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B5FD9E94A2EA4E53A2A59977733375C47">
    <w:name w:val="B5FD9E94A2EA4E53A2A59977733375C47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9927E9E95C3436E96C91FDDC707C7507">
    <w:name w:val="19927E9E95C3436E96C91FDDC707C7507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3A112AB3D7374D3AAF29235D27A253D610">
    <w:name w:val="3A112AB3D7374D3AAF29235D27A253D6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6B8BC8ECA18D4DE286EF53AE5256600F10">
    <w:name w:val="6B8BC8ECA18D4DE286EF53AE5256600F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F9518D14B94A46478FE41B2056A2672B10">
    <w:name w:val="F9518D14B94A46478FE41B2056A2672B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32FB6E092E147498189CE5C4F86EC1510">
    <w:name w:val="232FB6E092E147498189CE5C4F86EC15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56D199EEA5EB43D0BB6C24A91EBCDB496">
    <w:name w:val="56D199EEA5EB43D0BB6C24A91EBCDB496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94E4ED98CBF4539AEE816D9163A05416">
    <w:name w:val="094E4ED98CBF4539AEE816D9163A05416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E536A7C9564EE79FE15B937D6E041110">
    <w:name w:val="44E536A7C9564EE79FE15B937D6E0411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32ADD9073364D628265062A625BF3A64">
    <w:name w:val="232ADD9073364D628265062A625BF3A6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B1D4D7105B844D6E832E2BAC76630E1B4">
    <w:name w:val="B1D4D7105B844D6E832E2BAC76630E1B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55DB313D5854A9B85973C8F37625E8D4">
    <w:name w:val="455DB313D5854A9B85973C8F37625E8D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0563BC85CBF47F4AA9CB8F42F5837284">
    <w:name w:val="00563BC85CBF47F4AA9CB8F42F583728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E4029E151CF44C8AC623198F4F83EB34">
    <w:name w:val="8E4029E151CF44C8AC623198F4F83EB3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EE14908466AA496F9D0619B793B6F63610">
    <w:name w:val="EE14908466AA496F9D0619B793B6F636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93E393EECA9448A9C8BC73738C7D4AB3">
    <w:name w:val="493E393EECA9448A9C8BC73738C7D4AB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9B5618B50364EA8B496726CD45E1D823">
    <w:name w:val="29B5618B50364EA8B496726CD45E1D82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1FF514D413D406097B91BAF8E6130BB10">
    <w:name w:val="81FF514D413D406097B91BAF8E6130BB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5E57FD6FA6A46C6ADFECBCB7581ADDE2">
    <w:name w:val="25E57FD6FA6A46C6ADFECBCB7581ADDE2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9E49A52D8B341EC984AD3E68EEB2B2D2">
    <w:name w:val="D9E49A52D8B341EC984AD3E68EEB2B2D2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54156CAC2A1443FAF22385FCD4027AC1">
    <w:name w:val="154156CAC2A1443FAF22385FCD4027AC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3E0DD58DDF44AAA9C967733BE238A9C1">
    <w:name w:val="13E0DD58DDF44AAA9C967733BE238A9C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A609F4A32674F7FA02414C89FFC18981">
    <w:name w:val="CA609F4A32674F7FA02414C89FFC1898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DBE1732A584438A86BC0090A6D63D45">
    <w:name w:val="1DBE1732A584438A86BC0090A6D63D45"/>
    <w:rsid w:val="00D56D90"/>
  </w:style>
  <w:style w:type="paragraph" w:customStyle="1" w:styleId="ADBF18AEE56647A582CE77A8DB170D39">
    <w:name w:val="ADBF18AEE56647A582CE77A8DB170D39"/>
    <w:rsid w:val="00D56D90"/>
  </w:style>
  <w:style w:type="paragraph" w:customStyle="1" w:styleId="0187CCFF3A084250AD3BF44411573D6E">
    <w:name w:val="0187CCFF3A084250AD3BF44411573D6E"/>
    <w:rsid w:val="00D56D90"/>
  </w:style>
  <w:style w:type="paragraph" w:customStyle="1" w:styleId="4F9E754F6E7942A78A1F871E6130F0B0">
    <w:name w:val="4F9E754F6E7942A78A1F871E6130F0B0"/>
    <w:rsid w:val="00D56D90"/>
  </w:style>
  <w:style w:type="paragraph" w:customStyle="1" w:styleId="1FDD4FE782004E70BDEEBDA686C8BC40">
    <w:name w:val="1FDD4FE782004E70BDEEBDA686C8BC40"/>
    <w:rsid w:val="00D56D90"/>
  </w:style>
  <w:style w:type="paragraph" w:customStyle="1" w:styleId="EDF5726CBDA745698E56F777C871B9E3">
    <w:name w:val="EDF5726CBDA745698E56F777C871B9E3"/>
    <w:rsid w:val="00D56D90"/>
  </w:style>
  <w:style w:type="paragraph" w:customStyle="1" w:styleId="97DAF2ED2A9B4ED9AD463E62315B7726">
    <w:name w:val="97DAF2ED2A9B4ED9AD463E62315B7726"/>
    <w:rsid w:val="00D56D90"/>
  </w:style>
  <w:style w:type="paragraph" w:customStyle="1" w:styleId="73F0E4D343F646BE9EC8F91B838EAEAC">
    <w:name w:val="73F0E4D343F646BE9EC8F91B838EAEAC"/>
    <w:rsid w:val="00D56D90"/>
  </w:style>
  <w:style w:type="paragraph" w:customStyle="1" w:styleId="0834448BE1F540EE8ED18ECA060E76E7">
    <w:name w:val="0834448BE1F540EE8ED18ECA060E76E7"/>
    <w:rsid w:val="00D56D90"/>
  </w:style>
  <w:style w:type="paragraph" w:customStyle="1" w:styleId="2FE12E4E16164DCD8D4E9989EA32FA86">
    <w:name w:val="2FE12E4E16164DCD8D4E9989EA32FA86"/>
    <w:rsid w:val="00D56D90"/>
  </w:style>
  <w:style w:type="paragraph" w:customStyle="1" w:styleId="84D5A6D17D0C4A639F317B37F823BE99">
    <w:name w:val="84D5A6D17D0C4A639F317B37F823BE99"/>
    <w:rsid w:val="00D56D90"/>
  </w:style>
  <w:style w:type="paragraph" w:customStyle="1" w:styleId="0685275B9360411BBA60FDB204AF210B">
    <w:name w:val="0685275B9360411BBA60FDB204AF210B"/>
    <w:rsid w:val="00D56D90"/>
  </w:style>
  <w:style w:type="paragraph" w:customStyle="1" w:styleId="5A1C0B717A574012A0C7468CB8EDF9D2">
    <w:name w:val="5A1C0B717A574012A0C7468CB8EDF9D2"/>
    <w:rsid w:val="00D56D90"/>
  </w:style>
  <w:style w:type="paragraph" w:customStyle="1" w:styleId="666BFBD6F452411C98A224EF41037C6D">
    <w:name w:val="666BFBD6F452411C98A224EF41037C6D"/>
    <w:rsid w:val="00D56D90"/>
  </w:style>
  <w:style w:type="paragraph" w:customStyle="1" w:styleId="E567B754036F433D9FB2AAD54801F461">
    <w:name w:val="E567B754036F433D9FB2AAD54801F461"/>
    <w:rsid w:val="00D56D90"/>
  </w:style>
  <w:style w:type="paragraph" w:customStyle="1" w:styleId="9950E301978C405AB7FBCF9E16BA6C6F">
    <w:name w:val="9950E301978C405AB7FBCF9E16BA6C6F"/>
    <w:rsid w:val="00D56D90"/>
  </w:style>
  <w:style w:type="paragraph" w:customStyle="1" w:styleId="C3EF45921C7A460FA071206542486AF5">
    <w:name w:val="C3EF45921C7A460FA071206542486AF5"/>
    <w:rsid w:val="00D56D90"/>
  </w:style>
  <w:style w:type="paragraph" w:customStyle="1" w:styleId="876ECD64F40B47A8A54F1E40257DA853">
    <w:name w:val="876ECD64F40B47A8A54F1E40257DA853"/>
    <w:rsid w:val="00D56D90"/>
  </w:style>
  <w:style w:type="paragraph" w:customStyle="1" w:styleId="401AA4BCE20C486ABE25CED185136C22">
    <w:name w:val="401AA4BCE20C486ABE25CED185136C22"/>
    <w:rsid w:val="00D56D90"/>
  </w:style>
  <w:style w:type="paragraph" w:customStyle="1" w:styleId="23468761AD194AEB9984179F31DBD598">
    <w:name w:val="23468761AD194AEB9984179F31DBD598"/>
    <w:rsid w:val="00D56D90"/>
  </w:style>
  <w:style w:type="paragraph" w:customStyle="1" w:styleId="0E093CA532A24ACC9678B31A67F6BFA0">
    <w:name w:val="0E093CA532A24ACC9678B31A67F6BFA0"/>
    <w:rsid w:val="00D56D90"/>
  </w:style>
  <w:style w:type="paragraph" w:customStyle="1" w:styleId="F8500F0399974B8CB819AC3E1E96D7C7">
    <w:name w:val="F8500F0399974B8CB819AC3E1E96D7C7"/>
    <w:rsid w:val="00D56D90"/>
  </w:style>
  <w:style w:type="paragraph" w:customStyle="1" w:styleId="6820886AC83241278FB75B31DA12871C">
    <w:name w:val="6820886AC83241278FB75B31DA12871C"/>
    <w:rsid w:val="00D56D90"/>
  </w:style>
  <w:style w:type="paragraph" w:customStyle="1" w:styleId="E64FE71692FE46C099F85BE7E101CAED">
    <w:name w:val="E64FE71692FE46C099F85BE7E101CAED"/>
    <w:rsid w:val="00D56D90"/>
  </w:style>
  <w:style w:type="paragraph" w:customStyle="1" w:styleId="895B407C8EE64B9E830501CE1CCC422B">
    <w:name w:val="895B407C8EE64B9E830501CE1CCC422B"/>
    <w:rsid w:val="00D56D90"/>
  </w:style>
  <w:style w:type="paragraph" w:customStyle="1" w:styleId="1F3431450FE14EE38E9C6576753EF2D2">
    <w:name w:val="1F3431450FE14EE38E9C6576753EF2D2"/>
    <w:rsid w:val="00D56D90"/>
  </w:style>
  <w:style w:type="paragraph" w:customStyle="1" w:styleId="5A496B4BFA7D4D17B1E5ADA3C4628361">
    <w:name w:val="5A496B4BFA7D4D17B1E5ADA3C4628361"/>
    <w:rsid w:val="00D56D90"/>
  </w:style>
  <w:style w:type="paragraph" w:customStyle="1" w:styleId="1A6DCD2B07EB457DAB2DCE94290C052C">
    <w:name w:val="1A6DCD2B07EB457DAB2DCE94290C052C"/>
    <w:rsid w:val="00D56D90"/>
  </w:style>
  <w:style w:type="paragraph" w:customStyle="1" w:styleId="198F76BC96244B29ACA960808887C4E8">
    <w:name w:val="198F76BC96244B29ACA960808887C4E8"/>
    <w:rsid w:val="00D56D90"/>
  </w:style>
  <w:style w:type="paragraph" w:customStyle="1" w:styleId="066905D583D849A292B091BB1368A3D1">
    <w:name w:val="066905D583D849A292B091BB1368A3D1"/>
    <w:rsid w:val="00D56D90"/>
  </w:style>
  <w:style w:type="paragraph" w:customStyle="1" w:styleId="3D989480519E416EB2B3D23C0BCC0B38">
    <w:name w:val="3D989480519E416EB2B3D23C0BCC0B38"/>
    <w:rsid w:val="00D56D90"/>
  </w:style>
  <w:style w:type="paragraph" w:customStyle="1" w:styleId="06BEF361A9FD4F1181E4C694A9B6BF67">
    <w:name w:val="06BEF361A9FD4F1181E4C694A9B6BF67"/>
    <w:rsid w:val="00D56D90"/>
  </w:style>
  <w:style w:type="paragraph" w:customStyle="1" w:styleId="A6F5D245888040BC9ECD8B56C1BEAFAC">
    <w:name w:val="A6F5D245888040BC9ECD8B56C1BEAFAC"/>
    <w:rsid w:val="00D56D90"/>
  </w:style>
  <w:style w:type="paragraph" w:customStyle="1" w:styleId="80DAD3687EDC4DF8908B6AF2140E372F">
    <w:name w:val="80DAD3687EDC4DF8908B6AF2140E372F"/>
    <w:rsid w:val="00D56D90"/>
  </w:style>
  <w:style w:type="paragraph" w:customStyle="1" w:styleId="A763735D36964280908325A357F50970">
    <w:name w:val="A763735D36964280908325A357F50970"/>
    <w:rsid w:val="00D56D90"/>
  </w:style>
  <w:style w:type="paragraph" w:customStyle="1" w:styleId="2424AEA33DBE4B4B958012414C7EB949">
    <w:name w:val="2424AEA33DBE4B4B958012414C7EB949"/>
    <w:rsid w:val="00D56D90"/>
  </w:style>
  <w:style w:type="paragraph" w:customStyle="1" w:styleId="2D1020C6F1894C51B550D1E4E6B6AE8E">
    <w:name w:val="2D1020C6F1894C51B550D1E4E6B6AE8E"/>
    <w:rsid w:val="00D56D90"/>
  </w:style>
  <w:style w:type="paragraph" w:customStyle="1" w:styleId="8E84DA5B928B4E558F2269CBF3B62D80">
    <w:name w:val="8E84DA5B928B4E558F2269CBF3B62D80"/>
    <w:rsid w:val="00D56D90"/>
  </w:style>
  <w:style w:type="paragraph" w:customStyle="1" w:styleId="D0CDEA136D1446498024183551EA3554">
    <w:name w:val="D0CDEA136D1446498024183551EA3554"/>
    <w:rsid w:val="00D56D90"/>
  </w:style>
  <w:style w:type="paragraph" w:customStyle="1" w:styleId="93CA02271F8D400B9E198C9AC07083DC">
    <w:name w:val="93CA02271F8D400B9E198C9AC07083DC"/>
    <w:rsid w:val="00D56D90"/>
  </w:style>
  <w:style w:type="paragraph" w:customStyle="1" w:styleId="F2EE2E5BED8648D2B307FCA40BA086F3">
    <w:name w:val="F2EE2E5BED8648D2B307FCA40BA086F3"/>
    <w:rsid w:val="00D56D90"/>
  </w:style>
  <w:style w:type="paragraph" w:customStyle="1" w:styleId="33AF823862D142DE92E21F995A266DC8">
    <w:name w:val="33AF823862D142DE92E21F995A266DC8"/>
    <w:rsid w:val="00D56D90"/>
  </w:style>
  <w:style w:type="paragraph" w:customStyle="1" w:styleId="B7B7AFD1D7DE4357AECF08B6460DC3D7">
    <w:name w:val="B7B7AFD1D7DE4357AECF08B6460DC3D7"/>
    <w:rsid w:val="00D56D90"/>
  </w:style>
  <w:style w:type="paragraph" w:customStyle="1" w:styleId="2FDC49EA00A9453390B3AE0E958AE40B">
    <w:name w:val="2FDC49EA00A9453390B3AE0E958AE40B"/>
    <w:rsid w:val="00D56D90"/>
  </w:style>
  <w:style w:type="paragraph" w:customStyle="1" w:styleId="EC79AA79A3494A129F52F032E96BEDB8">
    <w:name w:val="EC79AA79A3494A129F52F032E96BEDB8"/>
    <w:rsid w:val="00D56D90"/>
  </w:style>
  <w:style w:type="paragraph" w:customStyle="1" w:styleId="9A029C42B70F4A7FAF4FA5479ACAD3A8">
    <w:name w:val="9A029C42B70F4A7FAF4FA5479ACAD3A8"/>
    <w:rsid w:val="00D56D90"/>
  </w:style>
  <w:style w:type="paragraph" w:customStyle="1" w:styleId="75C461B3393D4A22AAC1E5EC1CE7F5DD">
    <w:name w:val="75C461B3393D4A22AAC1E5EC1CE7F5DD"/>
    <w:rsid w:val="00D56D90"/>
  </w:style>
  <w:style w:type="paragraph" w:customStyle="1" w:styleId="2221794DD0E446F3BFBE0391B2C49728">
    <w:name w:val="2221794DD0E446F3BFBE0391B2C49728"/>
    <w:rsid w:val="00D56D90"/>
  </w:style>
  <w:style w:type="paragraph" w:customStyle="1" w:styleId="23B7821ADA1447F5BB5C9713FF05FA31">
    <w:name w:val="23B7821ADA1447F5BB5C9713FF05FA31"/>
    <w:rsid w:val="00D56D90"/>
  </w:style>
  <w:style w:type="paragraph" w:customStyle="1" w:styleId="5F0C2D36BD3946F6B9E7311AC34EA23C">
    <w:name w:val="5F0C2D36BD3946F6B9E7311AC34EA23C"/>
    <w:rsid w:val="00D56D90"/>
  </w:style>
  <w:style w:type="paragraph" w:customStyle="1" w:styleId="39FC2325930B439E81021E1CE341D06A">
    <w:name w:val="39FC2325930B439E81021E1CE341D06A"/>
    <w:rsid w:val="00D56D90"/>
  </w:style>
  <w:style w:type="paragraph" w:customStyle="1" w:styleId="1DC3504CE4F64B6493ECAE73D3627870">
    <w:name w:val="1DC3504CE4F64B6493ECAE73D3627870"/>
    <w:rsid w:val="00D56D90"/>
  </w:style>
  <w:style w:type="paragraph" w:customStyle="1" w:styleId="43BFBDD987784228B85FA1FB5E229457">
    <w:name w:val="43BFBDD987784228B85FA1FB5E229457"/>
    <w:rsid w:val="00D56D90"/>
  </w:style>
  <w:style w:type="paragraph" w:customStyle="1" w:styleId="0C9BD110249A443F988D27DABBC751E0">
    <w:name w:val="0C9BD110249A443F988D27DABBC751E0"/>
    <w:rsid w:val="00D56D90"/>
  </w:style>
  <w:style w:type="paragraph" w:customStyle="1" w:styleId="59A0DDB677474BF9ADAD34B6C7C0C2EC">
    <w:name w:val="59A0DDB677474BF9ADAD34B6C7C0C2EC"/>
    <w:rsid w:val="00D56D90"/>
  </w:style>
  <w:style w:type="paragraph" w:customStyle="1" w:styleId="10AA999D74F84F31AA036AF1911DE657">
    <w:name w:val="10AA999D74F84F31AA036AF1911DE657"/>
    <w:rsid w:val="00D56D90"/>
  </w:style>
  <w:style w:type="paragraph" w:customStyle="1" w:styleId="9F4059F7C8D1424DB970BCD4B2D0CA06">
    <w:name w:val="9F4059F7C8D1424DB970BCD4B2D0CA06"/>
    <w:rsid w:val="00D56D90"/>
  </w:style>
  <w:style w:type="paragraph" w:customStyle="1" w:styleId="E5594B8D67684DA2848A4F9C942BAF46">
    <w:name w:val="E5594B8D67684DA2848A4F9C942BAF46"/>
    <w:rsid w:val="00D56D90"/>
  </w:style>
  <w:style w:type="paragraph" w:customStyle="1" w:styleId="95D49CEE468F42A5A9F3A17DF5855DF4">
    <w:name w:val="95D49CEE468F42A5A9F3A17DF5855DF4"/>
    <w:rsid w:val="00D56D90"/>
  </w:style>
  <w:style w:type="paragraph" w:customStyle="1" w:styleId="3A1B60AC1E4E46E0833D2C09C0B7923C">
    <w:name w:val="3A1B60AC1E4E46E0833D2C09C0B7923C"/>
    <w:rsid w:val="00D56D90"/>
  </w:style>
  <w:style w:type="paragraph" w:customStyle="1" w:styleId="930C6EA54D8A4F58913F1F48500D148A">
    <w:name w:val="930C6EA54D8A4F58913F1F48500D148A"/>
    <w:rsid w:val="00D56D90"/>
  </w:style>
  <w:style w:type="paragraph" w:customStyle="1" w:styleId="967C1B0A8B4A4A43BBC2659F9A5D3118">
    <w:name w:val="967C1B0A8B4A4A43BBC2659F9A5D3118"/>
    <w:rsid w:val="00D56D90"/>
  </w:style>
  <w:style w:type="paragraph" w:customStyle="1" w:styleId="D163EB06FC1B4FD78F7AD921EF12FBD0">
    <w:name w:val="D163EB06FC1B4FD78F7AD921EF12FBD0"/>
    <w:rsid w:val="00D56D90"/>
  </w:style>
  <w:style w:type="paragraph" w:customStyle="1" w:styleId="E2F7E9EB687F4028993C799F1149987D">
    <w:name w:val="E2F7E9EB687F4028993C799F1149987D"/>
    <w:rsid w:val="00D56D90"/>
  </w:style>
  <w:style w:type="paragraph" w:customStyle="1" w:styleId="F9A958839C03490C9A254C9F0D03B09E">
    <w:name w:val="F9A958839C03490C9A254C9F0D03B09E"/>
    <w:rsid w:val="00D56D90"/>
  </w:style>
  <w:style w:type="paragraph" w:customStyle="1" w:styleId="56BD3DAC43124BB280E6D201003F7FD3">
    <w:name w:val="56BD3DAC43124BB280E6D201003F7FD3"/>
    <w:rsid w:val="00D56D90"/>
  </w:style>
  <w:style w:type="paragraph" w:customStyle="1" w:styleId="5C9FC142BED143CCAF9EF794E1819607">
    <w:name w:val="5C9FC142BED143CCAF9EF794E1819607"/>
    <w:rsid w:val="00D56D90"/>
  </w:style>
  <w:style w:type="paragraph" w:customStyle="1" w:styleId="4E5F28F5F6E34DF09C320EA133F845A8">
    <w:name w:val="4E5F28F5F6E34DF09C320EA133F845A8"/>
    <w:rsid w:val="00D56D90"/>
  </w:style>
  <w:style w:type="paragraph" w:customStyle="1" w:styleId="3E4936CF8F8B443583DA0003A76AE120">
    <w:name w:val="3E4936CF8F8B443583DA0003A76AE120"/>
    <w:rsid w:val="00D56D90"/>
  </w:style>
  <w:style w:type="paragraph" w:customStyle="1" w:styleId="39F45FE9B7FF47E1B286705F2D97B3A7">
    <w:name w:val="39F45FE9B7FF47E1B286705F2D97B3A7"/>
    <w:rsid w:val="00D56D90"/>
  </w:style>
  <w:style w:type="paragraph" w:customStyle="1" w:styleId="9BE28EEE53684BB8839E2ABCB20BD323">
    <w:name w:val="9BE28EEE53684BB8839E2ABCB20BD323"/>
    <w:rsid w:val="00D56D90"/>
  </w:style>
  <w:style w:type="paragraph" w:customStyle="1" w:styleId="F30156B5CED443C087A9E373C2AF7B75">
    <w:name w:val="F30156B5CED443C087A9E373C2AF7B75"/>
    <w:rsid w:val="00D56D90"/>
  </w:style>
  <w:style w:type="paragraph" w:customStyle="1" w:styleId="AD7472E461D94C9199C80DB7A404F56E">
    <w:name w:val="AD7472E461D94C9199C80DB7A404F56E"/>
    <w:rsid w:val="00D56D90"/>
  </w:style>
  <w:style w:type="paragraph" w:customStyle="1" w:styleId="D2FDB2F5282249F792F124222538CD28">
    <w:name w:val="D2FDB2F5282249F792F124222538CD28"/>
    <w:rsid w:val="00D56D90"/>
  </w:style>
  <w:style w:type="paragraph" w:customStyle="1" w:styleId="AA5F679E8EC04E10A0765098DC9ACD42">
    <w:name w:val="AA5F679E8EC04E10A0765098DC9ACD42"/>
    <w:rsid w:val="00D56D90"/>
  </w:style>
  <w:style w:type="paragraph" w:customStyle="1" w:styleId="CACF8062F20849059C628CEA5D2F3034">
    <w:name w:val="CACF8062F20849059C628CEA5D2F3034"/>
    <w:rsid w:val="00D56D90"/>
  </w:style>
  <w:style w:type="paragraph" w:customStyle="1" w:styleId="1EC7EA3350E14ED48A3653B977A564DF">
    <w:name w:val="1EC7EA3350E14ED48A3653B977A564DF"/>
    <w:rsid w:val="00D56D90"/>
  </w:style>
  <w:style w:type="paragraph" w:customStyle="1" w:styleId="C8CE796171B14398B12523384AB70188">
    <w:name w:val="C8CE796171B14398B12523384AB70188"/>
    <w:rsid w:val="00D56D90"/>
  </w:style>
  <w:style w:type="paragraph" w:customStyle="1" w:styleId="32151492604744918A63E95C210A845F">
    <w:name w:val="32151492604744918A63E95C210A845F"/>
    <w:rsid w:val="00D56D90"/>
  </w:style>
  <w:style w:type="paragraph" w:customStyle="1" w:styleId="52C8EB5DBB5D49409CBF54EEFFF9210E">
    <w:name w:val="52C8EB5DBB5D49409CBF54EEFFF9210E"/>
    <w:rsid w:val="00D56D90"/>
  </w:style>
  <w:style w:type="paragraph" w:customStyle="1" w:styleId="083CEF14B2FE4BAFA0F697F2DFD93D84">
    <w:name w:val="083CEF14B2FE4BAFA0F697F2DFD93D84"/>
    <w:rsid w:val="00D56D90"/>
  </w:style>
  <w:style w:type="paragraph" w:customStyle="1" w:styleId="681B8283916A4FF7A8B6A0A9B5BE715A">
    <w:name w:val="681B8283916A4FF7A8B6A0A9B5BE715A"/>
    <w:rsid w:val="00D56D90"/>
  </w:style>
  <w:style w:type="paragraph" w:customStyle="1" w:styleId="6E31300B53874704B6D6F843CEB11B36">
    <w:name w:val="6E31300B53874704B6D6F843CEB11B36"/>
    <w:rsid w:val="00D56D90"/>
  </w:style>
  <w:style w:type="paragraph" w:customStyle="1" w:styleId="CC7E965F89404118B8B90469CAC46070">
    <w:name w:val="CC7E965F89404118B8B90469CAC46070"/>
    <w:rsid w:val="00D56D90"/>
  </w:style>
  <w:style w:type="paragraph" w:customStyle="1" w:styleId="A824EA690BC343BDB0A65F90930EEDF4">
    <w:name w:val="A824EA690BC343BDB0A65F90930EEDF4"/>
    <w:rsid w:val="00D56D90"/>
  </w:style>
  <w:style w:type="paragraph" w:customStyle="1" w:styleId="C7CCF9A19E1B4B4D9E80B9996A4BB327">
    <w:name w:val="C7CCF9A19E1B4B4D9E80B9996A4BB327"/>
    <w:rsid w:val="00D56D90"/>
  </w:style>
  <w:style w:type="paragraph" w:customStyle="1" w:styleId="18BAF2681F6E41BA963A28E20CA6DB6D">
    <w:name w:val="18BAF2681F6E41BA963A28E20CA6DB6D"/>
    <w:rsid w:val="00D56D90"/>
  </w:style>
  <w:style w:type="paragraph" w:customStyle="1" w:styleId="96BC0BCBFCFE459D949A7AA60140E2F8">
    <w:name w:val="96BC0BCBFCFE459D949A7AA60140E2F8"/>
    <w:rsid w:val="00D56D90"/>
  </w:style>
  <w:style w:type="paragraph" w:customStyle="1" w:styleId="5F58C8DBE92243DFBE73251E2BE004DF">
    <w:name w:val="5F58C8DBE92243DFBE73251E2BE004DF"/>
    <w:rsid w:val="00D56D90"/>
  </w:style>
  <w:style w:type="paragraph" w:customStyle="1" w:styleId="4205438B63174C46884D22B98480225B">
    <w:name w:val="4205438B63174C46884D22B98480225B"/>
    <w:rsid w:val="00D56D90"/>
  </w:style>
  <w:style w:type="paragraph" w:customStyle="1" w:styleId="6AC3E046A4CF416DA7EBE1E1FCCB16C3">
    <w:name w:val="6AC3E046A4CF416DA7EBE1E1FCCB16C3"/>
    <w:rsid w:val="00D56D90"/>
  </w:style>
  <w:style w:type="paragraph" w:customStyle="1" w:styleId="E81A8A5BB6DA4F8CA4FFE3366C81510F">
    <w:name w:val="E81A8A5BB6DA4F8CA4FFE3366C81510F"/>
    <w:rsid w:val="00D56D90"/>
  </w:style>
  <w:style w:type="paragraph" w:customStyle="1" w:styleId="EB2A136EC35942EE8D68A14A1DC03944">
    <w:name w:val="EB2A136EC35942EE8D68A14A1DC03944"/>
    <w:rsid w:val="00D56D90"/>
  </w:style>
  <w:style w:type="paragraph" w:customStyle="1" w:styleId="EB40D9AC7D4E490CABAF7030C1B6A530">
    <w:name w:val="EB40D9AC7D4E490CABAF7030C1B6A530"/>
    <w:rsid w:val="00D56D90"/>
  </w:style>
  <w:style w:type="paragraph" w:customStyle="1" w:styleId="FE770A5405DF4FD6816A9C78625AFA36">
    <w:name w:val="FE770A5405DF4FD6816A9C78625AFA36"/>
    <w:rsid w:val="00D56D90"/>
  </w:style>
  <w:style w:type="paragraph" w:customStyle="1" w:styleId="D5760AD3BC0143318FCAA8235805B720">
    <w:name w:val="D5760AD3BC0143318FCAA8235805B720"/>
    <w:rsid w:val="00D56D90"/>
  </w:style>
  <w:style w:type="paragraph" w:customStyle="1" w:styleId="939D0D3AF0524782B77A3E0B462FFFD6">
    <w:name w:val="939D0D3AF0524782B77A3E0B462FFFD6"/>
    <w:rsid w:val="00D56D90"/>
  </w:style>
  <w:style w:type="paragraph" w:customStyle="1" w:styleId="6CE7D9188B954FF9999C4B31C9E833D6">
    <w:name w:val="6CE7D9188B954FF9999C4B31C9E833D6"/>
    <w:rsid w:val="00D56D90"/>
  </w:style>
  <w:style w:type="paragraph" w:customStyle="1" w:styleId="14E80B4BF3DC4FB2BD529A68D3D7BBAE">
    <w:name w:val="14E80B4BF3DC4FB2BD529A68D3D7BBAE"/>
    <w:rsid w:val="00D56D90"/>
  </w:style>
  <w:style w:type="paragraph" w:customStyle="1" w:styleId="51336F3E61A84677A86793294E3F0429">
    <w:name w:val="51336F3E61A84677A86793294E3F0429"/>
    <w:rsid w:val="00D56D90"/>
  </w:style>
  <w:style w:type="paragraph" w:customStyle="1" w:styleId="113CDD58152A4F6BB3B10AFA851E288C">
    <w:name w:val="113CDD58152A4F6BB3B10AFA851E288C"/>
    <w:rsid w:val="00D56D90"/>
  </w:style>
  <w:style w:type="paragraph" w:customStyle="1" w:styleId="4EB38ADDE9294DE3AD9D6E9301AE965A">
    <w:name w:val="4EB38ADDE9294DE3AD9D6E9301AE965A"/>
    <w:rsid w:val="00D56D90"/>
  </w:style>
  <w:style w:type="paragraph" w:customStyle="1" w:styleId="90FB9A00725442D88FE7B3A757D822BE">
    <w:name w:val="90FB9A00725442D88FE7B3A757D822BE"/>
    <w:rsid w:val="00D56D90"/>
  </w:style>
  <w:style w:type="paragraph" w:customStyle="1" w:styleId="CBDABC73CB984C80878C05E27E43EC1A">
    <w:name w:val="CBDABC73CB984C80878C05E27E43EC1A"/>
    <w:rsid w:val="00D56D90"/>
  </w:style>
  <w:style w:type="paragraph" w:customStyle="1" w:styleId="74CC7D4A00BA47A1A92BD40B7C71BD67">
    <w:name w:val="74CC7D4A00BA47A1A92BD40B7C71BD67"/>
    <w:rsid w:val="00D56D90"/>
  </w:style>
  <w:style w:type="paragraph" w:customStyle="1" w:styleId="67A09607AE044A5AB926A6ED59C28938">
    <w:name w:val="67A09607AE044A5AB926A6ED59C28938"/>
    <w:rsid w:val="00D56D90"/>
  </w:style>
  <w:style w:type="paragraph" w:customStyle="1" w:styleId="C924CC4AFE404FC9AF2E7458CAF8F228">
    <w:name w:val="C924CC4AFE404FC9AF2E7458CAF8F228"/>
    <w:rsid w:val="00D56D90"/>
  </w:style>
  <w:style w:type="paragraph" w:customStyle="1" w:styleId="EE211AD2F1A44809BB9B0DE6FAAEAD2D">
    <w:name w:val="EE211AD2F1A44809BB9B0DE6FAAEAD2D"/>
    <w:rsid w:val="00D56D90"/>
  </w:style>
  <w:style w:type="paragraph" w:customStyle="1" w:styleId="8CE580E8673344608BF559B756CABD83">
    <w:name w:val="8CE580E8673344608BF559B756CABD83"/>
    <w:rsid w:val="00D56D90"/>
  </w:style>
  <w:style w:type="paragraph" w:customStyle="1" w:styleId="363A7C53453148D7BA5A4AED87E4C6B9">
    <w:name w:val="363A7C53453148D7BA5A4AED87E4C6B9"/>
    <w:rsid w:val="00D56D90"/>
  </w:style>
  <w:style w:type="paragraph" w:customStyle="1" w:styleId="F0AF83B448204193B1F837F006612074">
    <w:name w:val="F0AF83B448204193B1F837F006612074"/>
    <w:rsid w:val="00D56D90"/>
  </w:style>
  <w:style w:type="paragraph" w:customStyle="1" w:styleId="F8DC55AC3A174C539FF45CFE81530E21">
    <w:name w:val="F8DC55AC3A174C539FF45CFE81530E21"/>
    <w:rsid w:val="00D56D90"/>
  </w:style>
  <w:style w:type="paragraph" w:customStyle="1" w:styleId="645A608FE19C4DF5B167BCF95D4D4D84">
    <w:name w:val="645A608FE19C4DF5B167BCF95D4D4D84"/>
    <w:rsid w:val="00D56D90"/>
  </w:style>
  <w:style w:type="paragraph" w:customStyle="1" w:styleId="FBF1CCB178B04FB1BDF6C6362813D8FB">
    <w:name w:val="FBF1CCB178B04FB1BDF6C6362813D8FB"/>
    <w:rsid w:val="00D56D90"/>
  </w:style>
  <w:style w:type="paragraph" w:customStyle="1" w:styleId="FAE3256ED5134A6BBE265927BF1E332D">
    <w:name w:val="FAE3256ED5134A6BBE265927BF1E332D"/>
    <w:rsid w:val="00D56D90"/>
  </w:style>
  <w:style w:type="paragraph" w:customStyle="1" w:styleId="F704892B2F21433AAE533904AEAAD5B8">
    <w:name w:val="F704892B2F21433AAE533904AEAAD5B8"/>
    <w:rsid w:val="00D56D90"/>
  </w:style>
  <w:style w:type="paragraph" w:customStyle="1" w:styleId="23FDE552E2534F26927FB0442415A3F9">
    <w:name w:val="23FDE552E2534F26927FB0442415A3F9"/>
    <w:rsid w:val="00D56D90"/>
  </w:style>
  <w:style w:type="paragraph" w:customStyle="1" w:styleId="B8B60003C0D3460FAF78518B57597816">
    <w:name w:val="B8B60003C0D3460FAF78518B57597816"/>
    <w:rsid w:val="00D56D90"/>
  </w:style>
  <w:style w:type="paragraph" w:customStyle="1" w:styleId="202CCBB9CB5A41BABFC1AA553D987239">
    <w:name w:val="202CCBB9CB5A41BABFC1AA553D987239"/>
    <w:rsid w:val="00D56D90"/>
  </w:style>
  <w:style w:type="paragraph" w:customStyle="1" w:styleId="5273F19875154B90BE3B60AE53AD6E26">
    <w:name w:val="5273F19875154B90BE3B60AE53AD6E26"/>
    <w:rsid w:val="00D56D90"/>
  </w:style>
  <w:style w:type="paragraph" w:customStyle="1" w:styleId="1D5C2789AEF34D359975D07F19F9B83A">
    <w:name w:val="1D5C2789AEF34D359975D07F19F9B83A"/>
    <w:rsid w:val="00D56D90"/>
  </w:style>
  <w:style w:type="paragraph" w:customStyle="1" w:styleId="686FF76DB3C2436EB7FB413A103C1350">
    <w:name w:val="686FF76DB3C2436EB7FB413A103C1350"/>
    <w:rsid w:val="00D56D90"/>
  </w:style>
  <w:style w:type="paragraph" w:customStyle="1" w:styleId="4B0333BA30AA4AEE9AA617BEB64A28F2">
    <w:name w:val="4B0333BA30AA4AEE9AA617BEB64A28F2"/>
    <w:rsid w:val="00D56D90"/>
  </w:style>
  <w:style w:type="paragraph" w:customStyle="1" w:styleId="E03805FA1E004947BD7CAA2045911CF8">
    <w:name w:val="E03805FA1E004947BD7CAA2045911CF8"/>
    <w:rsid w:val="00D56D90"/>
  </w:style>
  <w:style w:type="paragraph" w:customStyle="1" w:styleId="1411C980430142C68AD4D8860475176B">
    <w:name w:val="1411C980430142C68AD4D8860475176B"/>
    <w:rsid w:val="00D56D90"/>
  </w:style>
  <w:style w:type="paragraph" w:customStyle="1" w:styleId="E60C6CA1AC1845AD8BFDE51DF29725CC">
    <w:name w:val="E60C6CA1AC1845AD8BFDE51DF29725CC"/>
    <w:rsid w:val="00D56D90"/>
  </w:style>
  <w:style w:type="paragraph" w:customStyle="1" w:styleId="34D6A255DB1B4AB8B4C5454F0190F25C">
    <w:name w:val="34D6A255DB1B4AB8B4C5454F0190F25C"/>
    <w:rsid w:val="00D56D90"/>
  </w:style>
  <w:style w:type="paragraph" w:customStyle="1" w:styleId="C74D76049DEF4DECBEE0DEC0D35A9A4B">
    <w:name w:val="C74D76049DEF4DECBEE0DEC0D35A9A4B"/>
    <w:rsid w:val="00D56D90"/>
  </w:style>
  <w:style w:type="paragraph" w:customStyle="1" w:styleId="537C3B03D6F24D259DFF0B1696CA8AEB">
    <w:name w:val="537C3B03D6F24D259DFF0B1696CA8AEB"/>
    <w:rsid w:val="00D56D90"/>
  </w:style>
  <w:style w:type="paragraph" w:customStyle="1" w:styleId="96847FE4592B400A83699ACA9CA25D95">
    <w:name w:val="96847FE4592B400A83699ACA9CA25D95"/>
    <w:rsid w:val="00D56D90"/>
  </w:style>
  <w:style w:type="paragraph" w:customStyle="1" w:styleId="89E3F83837DF43849265CC106528198D">
    <w:name w:val="89E3F83837DF43849265CC106528198D"/>
    <w:rsid w:val="00D56D90"/>
  </w:style>
  <w:style w:type="paragraph" w:customStyle="1" w:styleId="3E444BFD4F0A4F44B8A79A658E279E10">
    <w:name w:val="3E444BFD4F0A4F44B8A79A658E279E10"/>
    <w:rsid w:val="00D56D90"/>
  </w:style>
  <w:style w:type="paragraph" w:customStyle="1" w:styleId="4DA7E262981F46DB9E9ED852966322D5">
    <w:name w:val="4DA7E262981F46DB9E9ED852966322D5"/>
    <w:rsid w:val="00D56D90"/>
  </w:style>
  <w:style w:type="paragraph" w:customStyle="1" w:styleId="D17EDEC1BADB44E190772FC48065FA55">
    <w:name w:val="D17EDEC1BADB44E190772FC48065FA55"/>
    <w:rsid w:val="00D56D90"/>
  </w:style>
  <w:style w:type="paragraph" w:customStyle="1" w:styleId="40888684EF654E7E9D7B65A007BFF0F8">
    <w:name w:val="40888684EF654E7E9D7B65A007BFF0F8"/>
    <w:rsid w:val="00D56D90"/>
  </w:style>
  <w:style w:type="paragraph" w:customStyle="1" w:styleId="429C6E23F0A64B8DA7F3246D9B6BA596">
    <w:name w:val="429C6E23F0A64B8DA7F3246D9B6BA596"/>
    <w:rsid w:val="00D56D90"/>
  </w:style>
  <w:style w:type="paragraph" w:customStyle="1" w:styleId="DDE16C21D09B45A3AFC0C2A6EC40A5D1">
    <w:name w:val="DDE16C21D09B45A3AFC0C2A6EC40A5D1"/>
    <w:rsid w:val="00D56D90"/>
  </w:style>
  <w:style w:type="paragraph" w:customStyle="1" w:styleId="DDC006F1939C41EF9723DCD03C8B890F">
    <w:name w:val="DDC006F1939C41EF9723DCD03C8B890F"/>
    <w:rsid w:val="00D56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68E8C5-126C-4F64-8B94-7B7308E11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CD26E-9D7C-4435-B9F2-8BC123FE9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Poročilo (oblika »Osnovno«)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STORITVE S PODROČJA ODPADNIH VOD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STORITVE S PODROČJA ODPADNIH VOD</dc:title>
  <dc:subject>DOKUMENTACIJA V ZVEZI Z ODDAJO JAVNEGA NAROČILA</dc:subject>
  <dc:creator>Tanja</dc:creator>
  <cp:keywords/>
  <cp:lastModifiedBy>tanja.vintar@komunala-slb.si</cp:lastModifiedBy>
  <cp:revision>3</cp:revision>
  <cp:lastPrinted>2023-01-23T13:31:00Z</cp:lastPrinted>
  <dcterms:created xsi:type="dcterms:W3CDTF">2026-02-03T08:17:00Z</dcterms:created>
  <dcterms:modified xsi:type="dcterms:W3CDTF">2026-02-03T08:24:00Z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TC018408409991</vt:lpwstr>
  </property>
</Properties>
</file>